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4961"/>
        <w:gridCol w:w="1134"/>
      </w:tblGrid>
      <w:tr w:rsidR="00B05A9E" w:rsidRPr="00B05A9E" w:rsidTr="00B05A9E">
        <w:tc>
          <w:tcPr>
            <w:tcW w:w="851" w:type="dxa"/>
          </w:tcPr>
          <w:p w:rsidR="00B05A9E" w:rsidRPr="009C28CE" w:rsidRDefault="00B05A9E" w:rsidP="00B05A9E">
            <w:pPr>
              <w:autoSpaceDE w:val="0"/>
              <w:autoSpaceDN w:val="0"/>
              <w:adjustRightInd w:val="0"/>
              <w:spacing w:line="360" w:lineRule="auto"/>
              <w:ind w:right="-108"/>
              <w:contextualSpacing/>
              <w:jc w:val="center"/>
              <w:rPr>
                <w:b/>
              </w:rPr>
            </w:pPr>
            <w:r w:rsidRPr="009C28CE">
              <w:rPr>
                <w:b/>
              </w:rPr>
              <w:t>Номер тома</w:t>
            </w:r>
          </w:p>
        </w:tc>
        <w:tc>
          <w:tcPr>
            <w:tcW w:w="3260" w:type="dxa"/>
          </w:tcPr>
          <w:p w:rsidR="00B05A9E" w:rsidRPr="009C28CE" w:rsidRDefault="00B05A9E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b/>
              </w:rPr>
            </w:pPr>
            <w:r w:rsidRPr="009C28CE">
              <w:rPr>
                <w:b/>
              </w:rPr>
              <w:t>Обозначение</w:t>
            </w:r>
          </w:p>
        </w:tc>
        <w:tc>
          <w:tcPr>
            <w:tcW w:w="4961" w:type="dxa"/>
          </w:tcPr>
          <w:p w:rsidR="00B05A9E" w:rsidRPr="009C28CE" w:rsidRDefault="00B05A9E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b/>
              </w:rPr>
            </w:pPr>
            <w:r w:rsidRPr="009C28CE">
              <w:rPr>
                <w:b/>
              </w:rPr>
              <w:t>Наименование</w:t>
            </w:r>
          </w:p>
        </w:tc>
        <w:tc>
          <w:tcPr>
            <w:tcW w:w="1134" w:type="dxa"/>
          </w:tcPr>
          <w:p w:rsidR="00B05A9E" w:rsidRPr="009C28CE" w:rsidRDefault="00B05A9E" w:rsidP="00B05A9E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b/>
              </w:rPr>
            </w:pPr>
            <w:r w:rsidRPr="009C28CE">
              <w:rPr>
                <w:b/>
              </w:rPr>
              <w:t>Примечание</w:t>
            </w:r>
          </w:p>
        </w:tc>
      </w:tr>
      <w:tr w:rsidR="00B05A9E" w:rsidRPr="00B05A9E" w:rsidTr="00B05A9E">
        <w:tc>
          <w:tcPr>
            <w:tcW w:w="851" w:type="dxa"/>
          </w:tcPr>
          <w:p w:rsidR="00B05A9E" w:rsidRPr="00B05A9E" w:rsidRDefault="00B05A9E" w:rsidP="00B05A9E">
            <w:pPr>
              <w:autoSpaceDE w:val="0"/>
              <w:autoSpaceDN w:val="0"/>
              <w:adjustRightInd w:val="0"/>
              <w:spacing w:line="360" w:lineRule="auto"/>
              <w:ind w:right="-73"/>
              <w:contextualSpacing/>
              <w:jc w:val="center"/>
            </w:pPr>
            <w:r>
              <w:t>1</w:t>
            </w:r>
          </w:p>
        </w:tc>
        <w:tc>
          <w:tcPr>
            <w:tcW w:w="3260" w:type="dxa"/>
          </w:tcPr>
          <w:p w:rsidR="00B05A9E" w:rsidRPr="00B05A9E" w:rsidRDefault="00B05A9E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  <w:r>
              <w:t>7908/2016-</w:t>
            </w:r>
            <w:r w:rsidR="00CD29B1">
              <w:t>1-</w:t>
            </w:r>
            <w:r>
              <w:t>ППТ</w:t>
            </w:r>
          </w:p>
        </w:tc>
        <w:tc>
          <w:tcPr>
            <w:tcW w:w="4961" w:type="dxa"/>
          </w:tcPr>
          <w:p w:rsidR="009C28CE" w:rsidRDefault="00B05A9E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  <w:r>
              <w:t>Проект планировки территории</w:t>
            </w:r>
            <w:r w:rsidR="00CD29B1">
              <w:t xml:space="preserve">. </w:t>
            </w:r>
          </w:p>
          <w:p w:rsidR="00B05A9E" w:rsidRPr="00B05A9E" w:rsidRDefault="00CD29B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  <w:r>
              <w:t>Основная часть (утверждаемая)</w:t>
            </w:r>
          </w:p>
        </w:tc>
        <w:tc>
          <w:tcPr>
            <w:tcW w:w="1134" w:type="dxa"/>
          </w:tcPr>
          <w:p w:rsidR="00B05A9E" w:rsidRPr="00B05A9E" w:rsidRDefault="00B05A9E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D29B1" w:rsidRPr="00B05A9E" w:rsidTr="00B05A9E">
        <w:tc>
          <w:tcPr>
            <w:tcW w:w="851" w:type="dxa"/>
          </w:tcPr>
          <w:p w:rsidR="00CD29B1" w:rsidRDefault="00CD29B1" w:rsidP="00B05A9E">
            <w:pPr>
              <w:autoSpaceDE w:val="0"/>
              <w:autoSpaceDN w:val="0"/>
              <w:adjustRightInd w:val="0"/>
              <w:spacing w:line="360" w:lineRule="auto"/>
              <w:ind w:right="-73"/>
              <w:contextualSpacing/>
              <w:jc w:val="center"/>
            </w:pPr>
            <w:r>
              <w:t>2</w:t>
            </w:r>
          </w:p>
        </w:tc>
        <w:tc>
          <w:tcPr>
            <w:tcW w:w="3260" w:type="dxa"/>
          </w:tcPr>
          <w:p w:rsidR="00CD29B1" w:rsidRDefault="00CD29B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  <w:r>
              <w:t>7908/2016-2-ППТ</w:t>
            </w:r>
          </w:p>
        </w:tc>
        <w:tc>
          <w:tcPr>
            <w:tcW w:w="4961" w:type="dxa"/>
          </w:tcPr>
          <w:p w:rsidR="009C28CE" w:rsidRDefault="00CD29B1" w:rsidP="00CD29B1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  <w:r>
              <w:t xml:space="preserve">Проект планировки территории. </w:t>
            </w:r>
          </w:p>
          <w:p w:rsidR="00CD29B1" w:rsidRDefault="00CD29B1" w:rsidP="00CD29B1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  <w:r>
              <w:t>Материалы по обоснованию</w:t>
            </w:r>
          </w:p>
        </w:tc>
        <w:tc>
          <w:tcPr>
            <w:tcW w:w="1134" w:type="dxa"/>
          </w:tcPr>
          <w:p w:rsidR="00CD29B1" w:rsidRPr="00B05A9E" w:rsidRDefault="00CD29B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</w:tbl>
    <w:p w:rsidR="00C20A32" w:rsidRDefault="00C20A32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  <w:bookmarkStart w:id="0" w:name="_GoBack"/>
      <w:bookmarkEnd w:id="0"/>
    </w:p>
    <w:sectPr w:rsidR="00C20A32" w:rsidSect="0089759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4" w:right="282" w:bottom="284" w:left="1418" w:header="346" w:footer="284" w:gutter="0"/>
      <w:pg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987" w:rsidRDefault="00245987">
      <w:r>
        <w:separator/>
      </w:r>
    </w:p>
  </w:endnote>
  <w:endnote w:type="continuationSeparator" w:id="0">
    <w:p w:rsidR="00245987" w:rsidRDefault="00245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Чертежный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OST type B">
    <w:panose1 w:val="020B0500000000000000"/>
    <w:charset w:val="00"/>
    <w:family w:val="swiss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5E1F8E">
    <w:pPr>
      <w:pStyle w:val="a5"/>
    </w:pPr>
  </w:p>
  <w:p w:rsidR="005E1F8E" w:rsidRDefault="005E1F8E">
    <w:pPr>
      <w:pStyle w:val="a5"/>
    </w:pPr>
  </w:p>
  <w:p w:rsidR="005E1F8E" w:rsidRDefault="0060288F" w:rsidP="009011C8">
    <w:pPr>
      <w:pStyle w:val="a5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4656" behindDoc="0" locked="1" layoutInCell="1" allowOverlap="1">
              <wp:simplePos x="0" y="0"/>
              <wp:positionH relativeFrom="column">
                <wp:posOffset>-441960</wp:posOffset>
              </wp:positionH>
              <wp:positionV relativeFrom="page">
                <wp:posOffset>7459980</wp:posOffset>
              </wp:positionV>
              <wp:extent cx="431165" cy="3060065"/>
              <wp:effectExtent l="15240" t="20955" r="20320" b="14605"/>
              <wp:wrapNone/>
              <wp:docPr id="19" name="Group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165" cy="3060065"/>
                        <a:chOff x="722" y="11741"/>
                        <a:chExt cx="679" cy="4819"/>
                      </a:xfrm>
                    </wpg:grpSpPr>
                    <wps:wsp>
                      <wps:cNvPr id="20" name="Line 35"/>
                      <wps:cNvCnPr>
                        <a:cxnSpLocks noChangeShapeType="1"/>
                      </wps:cNvCnPr>
                      <wps:spPr bwMode="auto">
                        <a:xfrm>
                          <a:off x="1005" y="11741"/>
                          <a:ext cx="0" cy="481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Text Box 36"/>
                      <wps:cNvSpPr txBox="1">
                        <a:spLocks noChangeArrowheads="1"/>
                      </wps:cNvSpPr>
                      <wps:spPr bwMode="auto">
                        <a:xfrm>
                          <a:off x="722" y="13158"/>
                          <a:ext cx="679" cy="19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2" name="Text Box 37"/>
                      <wps:cNvSpPr txBox="1">
                        <a:spLocks noChangeArrowheads="1"/>
                      </wps:cNvSpPr>
                      <wps:spPr bwMode="auto">
                        <a:xfrm>
                          <a:off x="722" y="15143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  <w:szCs w:val="22"/>
                              </w:rPr>
                            </w:pPr>
                            <w:r w:rsidRPr="00BA34EE">
                              <w:rPr>
                                <w:i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3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722" y="11741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4" o:spid="_x0000_s1027" style="position:absolute;left:0;text-align:left;margin-left:-34.8pt;margin-top:587.4pt;width:33.95pt;height:240.95pt;z-index:251654656;mso-position-vertical-relative:page" coordorigin="722,11741" coordsize="679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">
              <v:line id="Line 35" o:spid="_x0000_s1028" style="position:absolute;visibility:visible;mso-wrap-style:square" from="1005,11741" to="1005,16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9" type="#_x0000_t202" style="position:absolute;left:722;top:13158;width:679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UhaMUA&#10;AADbAAAADwAAAGRycy9kb3ducmV2LnhtbESPUWvCMBSF3wf7D+EKe5uJPgypRpHhYNRNZvUHXJtr&#10;W9bcdElmO3+9GQz2eDjnfIezWA22FRfyoXGsYTJWIIhLZxquNBwPL48zECEiG2wdk4YfCrBa3t8t&#10;MDOu5z1diliJBOGQoYY6xi6TMpQ1WQxj1xEn7+y8xZikr6Tx2Ce4beVUqSdpseG0UGNHzzWVn8W3&#10;1bBT/DUrtv4j3/XqffN2PeX5aav1w2hYz0FEGuJ/+K/9ajRMJ/D7Jf0A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1SFo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Подпись и дата</w:t>
                      </w:r>
                    </w:p>
                  </w:txbxContent>
                </v:textbox>
              </v:shape>
              <v:shape id="Text Box 37" o:spid="_x0000_s1030" type="#_x0000_t202" style="position:absolute;left:722;top:15143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e/H8UA&#10;AADbAAAADwAAAGRycy9kb3ducmV2LnhtbESPUUvDMBSF3wX/Q7jC3lxiH2TUZUNEYXRzbNUfcNdc&#10;22Jz0yVxrfv1y0Dw8XDO+Q5nvhxtJ07kQ+tYw8NUgSCunGm51vD58XY/AxEissHOMWn4pQDLxe3N&#10;HHPjBt7TqYy1SBAOOWpoYuxzKUPVkMUwdT1x8r6ctxiT9LU0HocEt53MlHqUFltOCw329NJQ9V3+&#10;WA1bxcdZufa7Yjuo99fN+VAUh7XWk7vx+QlEpDH+h//aK6Mhy+D6Jf0Au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78f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  <w:szCs w:val="22"/>
                        </w:rPr>
                      </w:pPr>
                      <w:r w:rsidRPr="00BA34EE">
                        <w:rPr>
                          <w:i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38" o:spid="_x0000_s1031" type="#_x0000_t202" style="position:absolute;left:722;top:11741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sahMUA&#10;AADbAAAADwAAAGRycy9kb3ducmV2LnhtbESPUUvDMBSF3wX/Q7iCby5xgzHqsjGGwujm0OoPuGvu&#10;2rLmpiZx7fbrjSD4eDjnfIczXw62FWfyoXGs4XGkQBCXzjRcafj8eHmYgQgR2WDrmDRcKMBycXsz&#10;x8y4nt/pXMRKJAiHDDXUMXaZlKGsyWIYuY44eUfnLcYkfSWNxz7BbSvHSk2lxYbTQo0drWsqT8W3&#10;1bBX/DUrtv4t3/fq9Xl3PeT5Yav1/d2wegIRaYj/4b/2xmgYT+D3S/oB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SxqE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Взам. инв. №</w:t>
                      </w:r>
                    </w:p>
                  </w:txbxContent>
                </v:textbox>
              </v:shape>
              <w10:wrap anchory="page"/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1" layoutInCell="1" allowOverlap="1">
              <wp:simplePos x="0" y="0"/>
              <wp:positionH relativeFrom="column">
                <wp:posOffset>-17780</wp:posOffset>
              </wp:positionH>
              <wp:positionV relativeFrom="page">
                <wp:posOffset>9977120</wp:posOffset>
              </wp:positionV>
              <wp:extent cx="6512560" cy="539750"/>
              <wp:effectExtent l="1270" t="4445" r="1270" b="0"/>
              <wp:wrapNone/>
              <wp:docPr id="18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12560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13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0"/>
                            <w:gridCol w:w="510"/>
                            <w:gridCol w:w="567"/>
                            <w:gridCol w:w="680"/>
                            <w:gridCol w:w="851"/>
                            <w:gridCol w:w="502"/>
                            <w:gridCol w:w="6056"/>
                            <w:gridCol w:w="537"/>
                          </w:tblGrid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top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112995">
                                <w:pPr>
                                  <w:pStyle w:val="16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7809/2016-</w:t>
                                </w:r>
                                <w:r w:rsidR="00112995">
                                  <w:rPr>
                                    <w:i/>
                                  </w:rPr>
                                  <w:t>С</w:t>
                                </w:r>
                                <w:r>
                                  <w:rPr>
                                    <w:i/>
                                  </w:rPr>
                                  <w:t>Т</w:t>
                                </w:r>
                              </w:p>
                            </w:tc>
                            <w:tc>
                              <w:tcPr>
                                <w:tcW w:w="53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noProof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 w:val="restart"/>
                                <w:tcBorders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277B26" w:rsidP="004E65C6">
                                <w:pPr>
                                  <w:pStyle w:val="12"/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begin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instrText xml:space="preserve"> PAGE </w:instrTex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separate"/>
                                </w:r>
                                <w:r w:rsidR="00065EE9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>4</w: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end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</w:pPr>
                                <w:r w:rsidRPr="00BA34EE"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:rsidR="005E1F8E" w:rsidRPr="00BA34EE" w:rsidRDefault="005E1F8E" w:rsidP="004E65C6">
                          <w:pPr>
                            <w:rPr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1" o:spid="_x0000_s1032" type="#_x0000_t202" style="position:absolute;left:0;text-align:left;margin-left:-1.4pt;margin-top:785.6pt;width:512.8pt;height:4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" filled="f" stroked="f" strokeweight="2.25pt">
              <v:textbox inset="0,0,0,0">
                <w:txbxContent>
                  <w:tbl>
                    <w:tblPr>
                      <w:tblW w:w="10213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0"/>
                      <w:gridCol w:w="510"/>
                      <w:gridCol w:w="567"/>
                      <w:gridCol w:w="680"/>
                      <w:gridCol w:w="851"/>
                      <w:gridCol w:w="502"/>
                      <w:gridCol w:w="6056"/>
                      <w:gridCol w:w="537"/>
                    </w:tblGrid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top w:val="single" w:sz="18" w:space="0" w:color="auto"/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top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42304F" w:rsidP="00112995">
                          <w:pPr>
                            <w:pStyle w:val="16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7809/2016-</w:t>
                          </w:r>
                          <w:r w:rsidR="00112995">
                            <w:rPr>
                              <w:i/>
                            </w:rPr>
                            <w:t>С</w:t>
                          </w:r>
                          <w:r>
                            <w:rPr>
                              <w:i/>
                            </w:rPr>
                            <w:t>Т</w:t>
                          </w:r>
                        </w:p>
                      </w:tc>
                      <w:tc>
                        <w:tcPr>
                          <w:tcW w:w="537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noProof/>
                            </w:rPr>
                          </w:pPr>
                          <w:r w:rsidRPr="00BA34EE">
                            <w:rPr>
                              <w:i/>
                              <w:noProof/>
                            </w:rPr>
                            <w:t>Лист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 w:val="restart"/>
                          <w:tcBorders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277B26" w:rsidP="004E65C6">
                          <w:pPr>
                            <w:pStyle w:val="12"/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</w:pP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begin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65EE9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1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</w:pPr>
                          <w:r w:rsidRPr="00BA34EE"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68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02" w:type="dxa"/>
                          <w:tcBorders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</w:tr>
                  </w:tbl>
                  <w:p w:rsidR="005E1F8E" w:rsidRPr="00BA34EE" w:rsidRDefault="005E1F8E" w:rsidP="004E65C6">
                    <w:pPr>
                      <w:rPr>
                        <w:i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Pr="002125D0" w:rsidRDefault="005E1F8E" w:rsidP="00990441">
    <w:pPr>
      <w:pStyle w:val="a5"/>
      <w:ind w:left="180"/>
    </w:pPr>
  </w:p>
  <w:p w:rsidR="005E1F8E" w:rsidRPr="002125D0" w:rsidRDefault="005E1F8E" w:rsidP="00990441">
    <w:pPr>
      <w:pStyle w:val="a5"/>
      <w:ind w:left="180"/>
    </w:pPr>
  </w:p>
  <w:p w:rsidR="005E1F8E" w:rsidRDefault="0060288F" w:rsidP="00990441">
    <w:pPr>
      <w:pStyle w:val="a5"/>
      <w:ind w:left="180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column">
                <wp:posOffset>-15875</wp:posOffset>
              </wp:positionH>
              <wp:positionV relativeFrom="paragraph">
                <wp:posOffset>147955</wp:posOffset>
              </wp:positionV>
              <wp:extent cx="2397760" cy="0"/>
              <wp:effectExtent l="22225" t="14605" r="18415" b="23495"/>
              <wp:wrapNone/>
              <wp:docPr id="8" name="AutoShape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9776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8984C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2" o:spid="_x0000_s1026" type="#_x0000_t32" style="position:absolute;margin-left:-1.25pt;margin-top:11.65pt;width:188.8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" strokeweight="2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-15875</wp:posOffset>
              </wp:positionH>
              <wp:positionV relativeFrom="paragraph">
                <wp:posOffset>135255</wp:posOffset>
              </wp:positionV>
              <wp:extent cx="2397760" cy="0"/>
              <wp:effectExtent l="22225" t="20955" r="27940" b="26670"/>
              <wp:wrapNone/>
              <wp:docPr id="7" name="AutoShape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9776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F2F2F2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C9EACF" id="AutoShape 100" o:spid="_x0000_s1026" type="#_x0000_t32" style="position:absolute;margin-left:-1.25pt;margin-top:10.65pt;width:188.8pt;height: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" strokecolor="#f2f2f2" strokeweight="3pt">
              <v:shadow color="#7f7f7f" opacity=".5" offset="1pt"/>
            </v:shape>
          </w:pict>
        </mc:Fallback>
      </mc:AlternateContent>
    </w: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Pr="002125D0" w:rsidRDefault="0060288F" w:rsidP="00990441">
    <w:pPr>
      <w:pStyle w:val="a5"/>
      <w:ind w:left="180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1" layoutInCell="1" allowOverlap="1">
              <wp:simplePos x="0" y="0"/>
              <wp:positionH relativeFrom="column">
                <wp:posOffset>-447040</wp:posOffset>
              </wp:positionH>
              <wp:positionV relativeFrom="paragraph">
                <wp:posOffset>-2892425</wp:posOffset>
              </wp:positionV>
              <wp:extent cx="431165" cy="3060065"/>
              <wp:effectExtent l="19685" t="22225" r="15875" b="22860"/>
              <wp:wrapNone/>
              <wp:docPr id="2" name="Group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165" cy="3060065"/>
                        <a:chOff x="722" y="11741"/>
                        <a:chExt cx="679" cy="4819"/>
                      </a:xfrm>
                    </wpg:grpSpPr>
                    <wps:wsp>
                      <wps:cNvPr id="3" name="Line 8"/>
                      <wps:cNvCnPr>
                        <a:cxnSpLocks noChangeShapeType="1"/>
                      </wps:cNvCnPr>
                      <wps:spPr bwMode="auto">
                        <a:xfrm>
                          <a:off x="1005" y="11741"/>
                          <a:ext cx="0" cy="481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722" y="13158"/>
                          <a:ext cx="679" cy="19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EF75CE">
                            <w:pPr>
                              <w:pStyle w:val="100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5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722" y="15143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EF75CE">
                            <w:pPr>
                              <w:pStyle w:val="100"/>
                              <w:rPr>
                                <w:rFonts w:ascii="GOST type B" w:hAnsi="GOST type B"/>
                                <w:szCs w:val="22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6" name="Text Box 11"/>
                      <wps:cNvSpPr txBox="1">
                        <a:spLocks noChangeArrowheads="1"/>
                      </wps:cNvSpPr>
                      <wps:spPr bwMode="auto">
                        <a:xfrm>
                          <a:off x="722" y="11741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EF75CE">
                            <w:pPr>
                              <w:pStyle w:val="100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3" o:spid="_x0000_s1042" style="position:absolute;left:0;text-align:left;margin-left:-35.2pt;margin-top:-227.75pt;width:33.95pt;height:240.95pt;z-index:251656704" coordorigin="722,11741" coordsize="679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">
              <v:line id="Line 8" o:spid="_x0000_s1043" style="position:absolute;visibility:visible;mso-wrap-style:square" from="1005,11741" to="1005,16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44" type="#_x0000_t202" style="position:absolute;left:722;top:13158;width:679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54cQA&#10;AADaAAAADwAAAGRycy9kb3ducmV2LnhtbESPUUvDMBSF34X9h3AHvrlEERndsjFkA+l0zG4/4K65&#10;a8uam5rEtfrrjSD4eDjnfIczXw62FVfyoXGs4X6iQBCXzjRcaTgeNndTECEiG2wdk4YvCrBcjG7m&#10;mBnX8ztdi1iJBOGQoYY6xi6TMpQ1WQwT1xEn7+y8xZikr6Tx2Ce4beWDUk/SYsNpocaOnmsqL8Wn&#10;1bBT/DEttn6f73r1tn79PuX5aav17XhYzUBEGuJ/+K/9YjQ8wu+Vd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VueH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E3609E" w:rsidRDefault="005E1F8E" w:rsidP="00EF75CE">
                      <w:pPr>
                        <w:pStyle w:val="100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Подпись и дата</w:t>
                      </w:r>
                    </w:p>
                  </w:txbxContent>
                </v:textbox>
              </v:shape>
              <v:shape id="Text Box 10" o:spid="_x0000_s1045" type="#_x0000_t202" style="position:absolute;left:722;top:15143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kcesQA&#10;AADaAAAADwAAAGRycy9kb3ducmV2LnhtbESPUUvDMBSF34X9h3AHvrlEQRndsjFkA+l0zG4/4K65&#10;a8uam5rEtfrrjSD4eDjnfIczXw62FVfyoXGs4X6iQBCXzjRcaTgeNndTECEiG2wdk4YvCrBcjG7m&#10;mBnX8ztdi1iJBOGQoYY6xi6TMpQ1WQwT1xEn7+y8xZikr6Tx2Ce4beWDUk/SYsNpocaOnmsqL8Wn&#10;1bBT/DEttn6f73r1tn79PuX5aav17XhYzUBEGuJ/+K/9YjQ8wu+Vd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ZHHr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E3609E" w:rsidRDefault="005E1F8E" w:rsidP="00EF75CE">
                      <w:pPr>
                        <w:pStyle w:val="100"/>
                        <w:rPr>
                          <w:rFonts w:ascii="GOST type B" w:hAnsi="GOST type B"/>
                          <w:szCs w:val="22"/>
                        </w:rPr>
                      </w:pPr>
                      <w:r w:rsidRPr="00E3609E">
                        <w:rPr>
                          <w:rFonts w:ascii="GOST type B" w:hAnsi="GOST type B"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11" o:spid="_x0000_s1046" type="#_x0000_t202" style="position:absolute;left:722;top:11741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CDcQA&#10;AADaAAAADwAAAGRycy9kb3ducmV2LnhtbESPUWvCMBSF3wf7D+EO9jaT7UGkM4qIA6lTZucPuDbX&#10;ttjc1CSzdb9+GQz2eDjnfIcznQ+2FVfyoXGs4XmkQBCXzjRcaTh8vj1NQISIbLB1TBpuFGA+u7+b&#10;YmZcz3u6FrESCcIhQw11jF0mZShrshhGriNO3sl5izFJX0njsU9w28oXpcbSYsNpocaOljWV5+LL&#10;atgpvkyKjf/Id73art6/j3l+3Gj9+DAsXkFEGuJ/+K+9NhrG8Hsl3QA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Lgg3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E3609E" w:rsidRDefault="005E1F8E" w:rsidP="00EF75CE">
                      <w:pPr>
                        <w:pStyle w:val="100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Взам. инв. №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1" layoutInCell="1" allowOverlap="1">
              <wp:simplePos x="0" y="0"/>
              <wp:positionH relativeFrom="column">
                <wp:posOffset>-13970</wp:posOffset>
              </wp:positionH>
              <wp:positionV relativeFrom="page">
                <wp:posOffset>8898255</wp:posOffset>
              </wp:positionV>
              <wp:extent cx="6505575" cy="1612900"/>
              <wp:effectExtent l="0" t="1905" r="4445" b="4445"/>
              <wp:wrapNone/>
              <wp:docPr id="1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05575" cy="161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52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1"/>
                            <w:gridCol w:w="572"/>
                            <w:gridCol w:w="566"/>
                            <w:gridCol w:w="679"/>
                            <w:gridCol w:w="859"/>
                            <w:gridCol w:w="572"/>
                            <w:gridCol w:w="3805"/>
                            <w:gridCol w:w="813"/>
                            <w:gridCol w:w="872"/>
                            <w:gridCol w:w="1003"/>
                          </w:tblGrid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9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B05A9E">
                                <w:pPr>
                                  <w:pStyle w:val="12"/>
                                  <w:rPr>
                                    <w:i/>
                                    <w:sz w:val="32"/>
                                  </w:rPr>
                                </w:pPr>
                                <w:r>
                                  <w:rPr>
                                    <w:i/>
                                    <w:sz w:val="32"/>
                                  </w:rPr>
                                  <w:t>7908/2016-</w:t>
                                </w:r>
                                <w:r w:rsidR="009818EC">
                                  <w:rPr>
                                    <w:i/>
                                    <w:sz w:val="32"/>
                                  </w:rPr>
                                  <w:t>С</w:t>
                                </w:r>
                                <w:r w:rsidR="00B05A9E">
                                  <w:rPr>
                                    <w:i/>
                                    <w:sz w:val="32"/>
                                  </w:rPr>
                                  <w:t>П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left w:val="nil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9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</w:pPr>
                                <w:r w:rsidRPr="00BA34EE"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79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Разраб.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Макридина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5452BF">
                                <w:pPr>
                                  <w:pStyle w:val="101"/>
                                  <w:jc w:val="center"/>
                                  <w:rPr>
                                    <w:i/>
                                    <w:szCs w:val="24"/>
                                  </w:rPr>
                                </w:pPr>
                                <w:r>
                                  <w:rPr>
                                    <w:i/>
                                    <w:szCs w:val="24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65EE9" w:rsidRDefault="005E1F8E" w:rsidP="00832AC8">
                                <w:pPr>
                                  <w:pStyle w:val="12"/>
                                  <w:rPr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 xml:space="preserve"> </w:t>
                                </w:r>
                                <w:r w:rsidR="00065EE9">
                                  <w:rPr>
                                    <w:i/>
                                    <w:sz w:val="28"/>
                                    <w:szCs w:val="28"/>
                                  </w:rPr>
                                  <w:t>Состав проектной</w:t>
                                </w:r>
                              </w:p>
                              <w:p w:rsidR="005E1F8E" w:rsidRDefault="00065EE9" w:rsidP="00832AC8">
                                <w:pPr>
                                  <w:pStyle w:val="12"/>
                                  <w:rPr>
                                    <w:i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szCs w:val="28"/>
                                  </w:rPr>
                                  <w:t xml:space="preserve"> документации</w:t>
                                </w:r>
                                <w:r w:rsidR="005E1F8E">
                                  <w:rPr>
                                    <w:i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  <w:p w:rsidR="005E1F8E" w:rsidRPr="00BA34EE" w:rsidRDefault="005E1F8E" w:rsidP="00832AC8">
                                <w:pPr>
                                  <w:pStyle w:val="12"/>
                                  <w:rPr>
                                    <w:i/>
                                    <w:sz w:val="28"/>
                                    <w:szCs w:val="28"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7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00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Проверил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Никишина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42304F" w:rsidP="0042304F">
                                <w:pPr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</w:t>
                                </w:r>
                                <w:r w:rsidR="00F050B2"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.1</w:t>
                                </w:r>
                                <w:r w:rsidR="0054616C"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872" w:type="dxa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112995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1003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277B26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fldChar w:fldCharType="begin"/>
                                </w:r>
                                <w:r w:rsidR="005E1F8E" w:rsidRPr="00BA34EE">
                                  <w:rPr>
                                    <w:i/>
                                  </w:rPr>
                                  <w:instrText xml:space="preserve"> NUMPAGES </w:instrText>
                                </w:r>
                                <w:r w:rsidRPr="00BA34EE">
                                  <w:rPr>
                                    <w:i/>
                                  </w:rPr>
                                  <w:fldChar w:fldCharType="separate"/>
                                </w:r>
                                <w:r w:rsidR="0060288F">
                                  <w:rPr>
                                    <w:i/>
                                    <w:noProof/>
                                  </w:rPr>
                                  <w:t>1</w:t>
                                </w:r>
                                <w:r w:rsidRPr="00BA34EE">
                                  <w:rPr>
                                    <w:i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5E1F8E" w:rsidP="0054616C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72" w:type="dxa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03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42304F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Н. контр.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702A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Левина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42304F" w:rsidP="005452BF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A03255">
                                <w:pPr>
                                  <w:pStyle w:val="12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52010F" w:rsidRDefault="005E1F8E" w:rsidP="0042304F">
                                <w:pPr>
                                  <w:pStyle w:val="12"/>
                                  <w:rPr>
                                    <w:i/>
                                    <w:szCs w:val="24"/>
                                  </w:rPr>
                                </w:pPr>
                                <w:r w:rsidRPr="0052010F">
                                  <w:rPr>
                                    <w:i/>
                                    <w:szCs w:val="24"/>
                                  </w:rPr>
                                  <w:t>ООО «</w:t>
                                </w:r>
                                <w:r w:rsidR="0042304F">
                                  <w:rPr>
                                    <w:i/>
                                    <w:szCs w:val="24"/>
                                  </w:rPr>
                                  <w:t>ГеоНика</w:t>
                                </w:r>
                                <w:r w:rsidRPr="0052010F">
                                  <w:rPr>
                                    <w:i/>
                                    <w:szCs w:val="24"/>
                                  </w:rPr>
                                  <w:t>»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Утвердил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Никишина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42304F" w:rsidP="005452BF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nil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836A0A">
                                <w:pPr>
                                  <w:pStyle w:val="100"/>
                                  <w:jc w:val="left"/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5321DD">
                                <w:pPr>
                                  <w:pStyle w:val="100"/>
                                  <w:jc w:val="left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</w:tbl>
                        <w:p w:rsidR="005E1F8E" w:rsidRPr="00BA34EE" w:rsidRDefault="005E1F8E" w:rsidP="003861B0">
                          <w:pPr>
                            <w:pStyle w:val="100"/>
                            <w:tabs>
                              <w:tab w:val="left" w:pos="1095"/>
                              <w:tab w:val="left" w:pos="2342"/>
                              <w:tab w:val="left" w:pos="3136"/>
                              <w:tab w:val="left" w:pos="3703"/>
                              <w:tab w:val="left" w:pos="7516"/>
                              <w:tab w:val="left" w:pos="8367"/>
                              <w:tab w:val="left" w:pos="9218"/>
                            </w:tabs>
                            <w:ind w:left="57"/>
                            <w:jc w:val="left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  <w:sz w:val="24"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</w:p>
                        <w:p w:rsidR="005E1F8E" w:rsidRPr="00BA34EE" w:rsidRDefault="005E1F8E" w:rsidP="003861B0">
                          <w:pPr>
                            <w:rPr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2" o:spid="_x0000_s1047" type="#_x0000_t202" style="position:absolute;left:0;text-align:left;margin-left:-1.1pt;margin-top:700.65pt;width:512.25pt;height:1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" filled="f" stroked="f" strokeweight="2.25pt">
              <v:textbox inset="0,0,0,0">
                <w:txbxContent>
                  <w:tbl>
                    <w:tblPr>
                      <w:tblW w:w="1025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1"/>
                      <w:gridCol w:w="572"/>
                      <w:gridCol w:w="566"/>
                      <w:gridCol w:w="679"/>
                      <w:gridCol w:w="859"/>
                      <w:gridCol w:w="572"/>
                      <w:gridCol w:w="3805"/>
                      <w:gridCol w:w="813"/>
                      <w:gridCol w:w="872"/>
                      <w:gridCol w:w="1003"/>
                    </w:tblGrid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79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493" w:type="dxa"/>
                          <w:gridSpan w:val="4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42304F" w:rsidP="00B05A9E">
                          <w:pPr>
                            <w:pStyle w:val="12"/>
                            <w:rPr>
                              <w:i/>
                              <w:sz w:val="32"/>
                            </w:rPr>
                          </w:pPr>
                          <w:r>
                            <w:rPr>
                              <w:i/>
                              <w:sz w:val="32"/>
                            </w:rPr>
                            <w:t>7908/2016-</w:t>
                          </w:r>
                          <w:r w:rsidR="009818EC">
                            <w:rPr>
                              <w:i/>
                              <w:sz w:val="32"/>
                            </w:rPr>
                            <w:t>С</w:t>
                          </w:r>
                          <w:r w:rsidR="00B05A9E">
                            <w:rPr>
                              <w:i/>
                              <w:sz w:val="32"/>
                            </w:rPr>
                            <w:t>П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left w:val="nil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79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493" w:type="dxa"/>
                          <w:gridSpan w:val="4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</w:pPr>
                          <w:r w:rsidRPr="00BA34EE"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679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493" w:type="dxa"/>
                          <w:gridSpan w:val="4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Разраб.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Макридина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42304F" w:rsidP="005452BF">
                          <w:pPr>
                            <w:pStyle w:val="101"/>
                            <w:jc w:val="center"/>
                            <w:rPr>
                              <w:i/>
                              <w:szCs w:val="24"/>
                            </w:rPr>
                          </w:pPr>
                          <w:r>
                            <w:rPr>
                              <w:i/>
                              <w:szCs w:val="24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065EE9" w:rsidRDefault="005E1F8E" w:rsidP="00832AC8">
                          <w:pPr>
                            <w:pStyle w:val="12"/>
                            <w:rPr>
                              <w:i/>
                              <w:sz w:val="28"/>
                              <w:szCs w:val="28"/>
                            </w:rPr>
                          </w:pPr>
                          <w:r w:rsidRPr="00BA34EE">
                            <w:rPr>
                              <w:i/>
                            </w:rPr>
                            <w:t xml:space="preserve"> </w:t>
                          </w:r>
                          <w:r w:rsidR="00065EE9">
                            <w:rPr>
                              <w:i/>
                              <w:sz w:val="28"/>
                              <w:szCs w:val="28"/>
                            </w:rPr>
                            <w:t>Состав проектной</w:t>
                          </w:r>
                        </w:p>
                        <w:p w:rsidR="005E1F8E" w:rsidRDefault="00065EE9" w:rsidP="00832AC8">
                          <w:pPr>
                            <w:pStyle w:val="12"/>
                            <w:rPr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</w:rPr>
                            <w:t xml:space="preserve"> документации</w:t>
                          </w:r>
                          <w:r w:rsidR="005E1F8E">
                            <w:rPr>
                              <w:i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  <w:p w:rsidR="005E1F8E" w:rsidRPr="00BA34EE" w:rsidRDefault="005E1F8E" w:rsidP="00832AC8">
                          <w:pPr>
                            <w:pStyle w:val="12"/>
                            <w:rPr>
                              <w:i/>
                              <w:sz w:val="28"/>
                              <w:szCs w:val="28"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7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00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Листов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Проверил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Никишина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42304F" w:rsidP="0042304F">
                          <w:pPr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</w:t>
                          </w:r>
                          <w:r w:rsidR="00F050B2">
                            <w:rPr>
                              <w:i/>
                              <w:sz w:val="20"/>
                              <w:szCs w:val="32"/>
                            </w:rPr>
                            <w:t>.1</w:t>
                          </w:r>
                          <w:r w:rsidR="0054616C">
                            <w:rPr>
                              <w:i/>
                              <w:sz w:val="20"/>
                              <w:szCs w:val="32"/>
                            </w:rPr>
                            <w:t>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vMerge w:val="restart"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872" w:type="dxa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112995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1003" w:type="dxa"/>
                          <w:vMerge w:val="restart"/>
                          <w:tcBorders>
                            <w:top w:val="single" w:sz="4" w:space="0" w:color="auto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277B26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fldChar w:fldCharType="begin"/>
                          </w:r>
                          <w:r w:rsidR="005E1F8E" w:rsidRPr="00BA34EE">
                            <w:rPr>
                              <w:i/>
                            </w:rPr>
                            <w:instrText xml:space="preserve"> NUMPAGES </w:instrText>
                          </w:r>
                          <w:r w:rsidRPr="00BA34EE">
                            <w:rPr>
                              <w:i/>
                            </w:rPr>
                            <w:fldChar w:fldCharType="separate"/>
                          </w:r>
                          <w:r w:rsidR="0060288F">
                            <w:rPr>
                              <w:i/>
                              <w:noProof/>
                            </w:rPr>
                            <w:t>1</w:t>
                          </w:r>
                          <w:r w:rsidRPr="00BA34EE">
                            <w:rPr>
                              <w:i/>
                            </w:rPr>
                            <w:fldChar w:fldCharType="end"/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5E1F8E" w:rsidP="0054616C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72" w:type="dxa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1003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42304F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Н. контр.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702A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Левина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42304F" w:rsidP="005452BF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A03255">
                          <w:pPr>
                            <w:pStyle w:val="12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52010F" w:rsidRDefault="005E1F8E" w:rsidP="0042304F">
                          <w:pPr>
                            <w:pStyle w:val="12"/>
                            <w:rPr>
                              <w:i/>
                              <w:szCs w:val="24"/>
                            </w:rPr>
                          </w:pPr>
                          <w:r w:rsidRPr="0052010F">
                            <w:rPr>
                              <w:i/>
                              <w:szCs w:val="24"/>
                            </w:rPr>
                            <w:t>ООО «</w:t>
                          </w:r>
                          <w:r w:rsidR="0042304F">
                            <w:rPr>
                              <w:i/>
                              <w:szCs w:val="24"/>
                            </w:rPr>
                            <w:t>ГеоНика</w:t>
                          </w:r>
                          <w:r w:rsidRPr="0052010F">
                            <w:rPr>
                              <w:i/>
                              <w:szCs w:val="24"/>
                            </w:rPr>
                            <w:t>»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Утвердил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Никишина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42304F" w:rsidP="005452BF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nil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836A0A">
                          <w:pPr>
                            <w:pStyle w:val="100"/>
                            <w:jc w:val="left"/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5321DD">
                          <w:pPr>
                            <w:pStyle w:val="100"/>
                            <w:jc w:val="left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</w:tbl>
                  <w:p w:rsidR="005E1F8E" w:rsidRPr="00BA34EE" w:rsidRDefault="005E1F8E" w:rsidP="003861B0">
                    <w:pPr>
                      <w:pStyle w:val="100"/>
                      <w:tabs>
                        <w:tab w:val="left" w:pos="1095"/>
                        <w:tab w:val="left" w:pos="2342"/>
                        <w:tab w:val="left" w:pos="3136"/>
                        <w:tab w:val="left" w:pos="3703"/>
                        <w:tab w:val="left" w:pos="7516"/>
                        <w:tab w:val="left" w:pos="8367"/>
                        <w:tab w:val="left" w:pos="9218"/>
                      </w:tabs>
                      <w:ind w:left="57"/>
                      <w:jc w:val="left"/>
                      <w:rPr>
                        <w:i/>
                      </w:rPr>
                    </w:pP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  <w:sz w:val="24"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</w:p>
                  <w:p w:rsidR="005E1F8E" w:rsidRPr="00BA34EE" w:rsidRDefault="005E1F8E" w:rsidP="003861B0">
                    <w:pPr>
                      <w:rPr>
                        <w:i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987" w:rsidRDefault="00245987">
      <w:r>
        <w:separator/>
      </w:r>
    </w:p>
  </w:footnote>
  <w:footnote w:type="continuationSeparator" w:id="0">
    <w:p w:rsidR="00245987" w:rsidRDefault="00245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60288F">
    <w:pPr>
      <w:pStyle w:val="a7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1" layoutInCell="1" allowOverlap="1">
              <wp:simplePos x="0" y="0"/>
              <wp:positionH relativeFrom="column">
                <wp:posOffset>-299085</wp:posOffset>
              </wp:positionH>
              <wp:positionV relativeFrom="page">
                <wp:posOffset>208915</wp:posOffset>
              </wp:positionV>
              <wp:extent cx="288290" cy="7247255"/>
              <wp:effectExtent l="0" t="0" r="1270" b="1905"/>
              <wp:wrapNone/>
              <wp:docPr id="24" name="Text Box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7247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CD62AD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7" o:spid="_x0000_s1026" type="#_x0000_t202" style="position:absolute;left:0;text-align:left;margin-left:-23.55pt;margin-top:16.45pt;width:22.7pt;height:570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" filled="f" stroked="f">
              <v:textbox style="layout-flow:vertical;mso-layout-flow-alt:bottom-to-top" inset="0,0,0,1mm">
                <w:txbxContent>
                  <w:p w:rsidR="005E1F8E" w:rsidRPr="00A7712C" w:rsidRDefault="005E1F8E" w:rsidP="00CD62AD">
                    <w:pPr>
                      <w:ind w:right="-60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  <w:p w:rsidR="005E1F8E" w:rsidRPr="007453B7" w:rsidRDefault="005E1F8E">
    <w:pPr>
      <w:pStyle w:val="a7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60288F">
    <w:pPr>
      <w:pStyle w:val="a7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-302260</wp:posOffset>
              </wp:positionH>
              <wp:positionV relativeFrom="paragraph">
                <wp:posOffset>5080</wp:posOffset>
              </wp:positionV>
              <wp:extent cx="288290" cy="4848225"/>
              <wp:effectExtent l="2540" t="0" r="4445" b="4445"/>
              <wp:wrapNone/>
              <wp:docPr id="17" name="Text Box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4848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BB04AB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8" o:spid="_x0000_s1033" type="#_x0000_t202" style="position:absolute;left:0;text-align:left;margin-left:-23.8pt;margin-top:.4pt;width:22.7pt;height:381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" filled="f" stroked="f">
              <v:textbox style="layout-flow:vertical;mso-layout-flow-alt:bottom-to-top" inset="0,0,0,1mm">
                <w:txbxContent>
                  <w:p w:rsidR="005E1F8E" w:rsidRPr="00A7712C" w:rsidRDefault="005E1F8E" w:rsidP="00BB04AB">
                    <w:pPr>
                      <w:ind w:right="-60"/>
                    </w:pPr>
                  </w:p>
                </w:txbxContent>
              </v:textbox>
            </v:shape>
          </w:pict>
        </mc:Fallback>
      </mc:AlternateContent>
    </w:r>
  </w:p>
  <w:p w:rsidR="005E1F8E" w:rsidRPr="007453B7" w:rsidRDefault="0060288F">
    <w:pPr>
      <w:pStyle w:val="a7"/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5680" behindDoc="0" locked="1" layoutInCell="1" allowOverlap="1">
              <wp:simplePos x="0" y="0"/>
              <wp:positionH relativeFrom="column">
                <wp:posOffset>-730250</wp:posOffset>
              </wp:positionH>
              <wp:positionV relativeFrom="page">
                <wp:posOffset>5073015</wp:posOffset>
              </wp:positionV>
              <wp:extent cx="716915" cy="2381250"/>
              <wp:effectExtent l="12700" t="15240" r="13335" b="13335"/>
              <wp:wrapNone/>
              <wp:docPr id="9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6915" cy="2381250"/>
                        <a:chOff x="211" y="7862"/>
                        <a:chExt cx="1129" cy="3750"/>
                      </a:xfrm>
                    </wpg:grpSpPr>
                    <wps:wsp>
                      <wps:cNvPr id="10" name="Line 13"/>
                      <wps:cNvCnPr>
                        <a:cxnSpLocks noChangeShapeType="1"/>
                      </wps:cNvCnPr>
                      <wps:spPr bwMode="auto">
                        <a:xfrm flipV="1">
                          <a:off x="516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4"/>
                      <wps:cNvCnPr>
                        <a:cxnSpLocks noChangeShapeType="1"/>
                      </wps:cNvCnPr>
                      <wps:spPr bwMode="auto">
                        <a:xfrm flipV="1">
                          <a:off x="784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5"/>
                      <wps:cNvCnPr>
                        <a:cxnSpLocks noChangeShapeType="1"/>
                      </wps:cNvCnPr>
                      <wps:spPr bwMode="auto">
                        <a:xfrm flipV="1">
                          <a:off x="1053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6"/>
                      <wps:cNvCnPr>
                        <a:cxnSpLocks noChangeShapeType="1"/>
                      </wps:cNvCnPr>
                      <wps:spPr bwMode="auto">
                        <a:xfrm>
                          <a:off x="516" y="10441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Line 17"/>
                      <wps:cNvCnPr>
                        <a:cxnSpLocks noChangeShapeType="1"/>
                      </wps:cNvCnPr>
                      <wps:spPr bwMode="auto">
                        <a:xfrm>
                          <a:off x="516" y="9302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18"/>
                      <wps:cNvCnPr>
                        <a:cxnSpLocks noChangeShapeType="1"/>
                      </wps:cNvCnPr>
                      <wps:spPr bwMode="auto">
                        <a:xfrm>
                          <a:off x="516" y="8442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211" y="7862"/>
                          <a:ext cx="1129" cy="37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9A4EF7">
                            <w:pPr>
                              <w:pStyle w:val="12"/>
                              <w:jc w:val="left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Согласовано:</w:t>
                            </w:r>
                          </w:p>
                        </w:txbxContent>
                      </wps:txbx>
                      <wps:bodyPr rot="0" vert="vert270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34" style="position:absolute;left:0;text-align:left;margin-left:-57.5pt;margin-top:399.45pt;width:56.45pt;height:187.5pt;z-index:251655680;mso-position-vertical-relative:page" coordorigin="211,7862" coordsize="1129,3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">
              <v:line id="Line 13" o:spid="_x0000_s1035" style="position:absolute;flip:y;visibility:visible;mso-wrap-style:square" from="516,7862" to="516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<v:line id="Line 14" o:spid="_x0000_s1036" style="position:absolute;flip:y;visibility:visible;mso-wrap-style:square" from="784,7862" to="784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  <v:line id="Line 15" o:spid="_x0000_s1037" style="position:absolute;flip:y;visibility:visible;mso-wrap-style:square" from="1053,7862" to="1053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<v:line id="Line 16" o:spid="_x0000_s1038" style="position:absolute;visibility:visible;mso-wrap-style:square" from="516,10441" to="1340,10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<v:line id="Line 17" o:spid="_x0000_s1039" style="position:absolute;visibility:visible;mso-wrap-style:square" from="516,9302" to="1340,9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v:line id="Line 18" o:spid="_x0000_s1040" style="position:absolute;visibility:visible;mso-wrap-style:square" from="516,8442" to="1340,8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<v:shape id="Text Box 19" o:spid="_x0000_s1041" type="#_x0000_t202" style="position:absolute;left:211;top:7862;width:1129;height:3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3jMIA&#10;AADbAAAADwAAAGRycy9kb3ducmV2LnhtbERPTWsCMRC9C/0PYQQvUhN7EFmNUpRiEXtwFexx2Ew3&#10;224myybq+u8bQfA2j/c582XnanGhNlSeNYxHCgRx4U3FpYbj4eN1CiJEZIO1Z9JwowDLxUtvjpnx&#10;V97TJY+lSCEcMtRgY2wyKUNhyWEY+YY4cT++dRgTbEtpWrymcFfLN6Um0mHFqcFiQytLxV9+dho2&#10;w1vV5L9rpXbf4fy1Lex6e+q0HvS79xmISF18ih/uT5PmT+D+Szp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3PeMwgAAANsAAAAPAAAAAAAAAAAAAAAAAJgCAABkcnMvZG93&#10;bnJldi54bWxQSwUGAAAAAAQABAD1AAAAhwMAAAAA&#10;" filled="f" strokeweight="1.5pt">
                <v:textbox style="layout-flow:vertical;mso-layout-flow-alt:bottom-to-top" inset="0,,0">
                  <w:txbxContent>
                    <w:p w:rsidR="005E1F8E" w:rsidRPr="00E3609E" w:rsidRDefault="005E1F8E" w:rsidP="009A4EF7">
                      <w:pPr>
                        <w:pStyle w:val="12"/>
                        <w:jc w:val="left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Согласовано:</w:t>
                      </w:r>
                    </w:p>
                  </w:txbxContent>
                </v:textbox>
              </v:shape>
              <w10:wrap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60A79"/>
    <w:multiLevelType w:val="hybridMultilevel"/>
    <w:tmpl w:val="0002A9F2"/>
    <w:lvl w:ilvl="0" w:tplc="16622B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B9D442F"/>
    <w:multiLevelType w:val="hybridMultilevel"/>
    <w:tmpl w:val="3676A400"/>
    <w:lvl w:ilvl="0" w:tplc="292A82D2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2">
    <w:nsid w:val="0C69403C"/>
    <w:multiLevelType w:val="singleLevel"/>
    <w:tmpl w:val="F158577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29D93775"/>
    <w:multiLevelType w:val="hybridMultilevel"/>
    <w:tmpl w:val="FA786208"/>
    <w:lvl w:ilvl="0" w:tplc="ECB212C8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3E350F"/>
    <w:multiLevelType w:val="hybridMultilevel"/>
    <w:tmpl w:val="6C580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7719D"/>
    <w:multiLevelType w:val="hybridMultilevel"/>
    <w:tmpl w:val="BFC4493C"/>
    <w:lvl w:ilvl="0" w:tplc="9304A19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44E377E9"/>
    <w:multiLevelType w:val="hybridMultilevel"/>
    <w:tmpl w:val="0D12EE24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7">
    <w:nsid w:val="45767641"/>
    <w:multiLevelType w:val="hybridMultilevel"/>
    <w:tmpl w:val="AF32A436"/>
    <w:lvl w:ilvl="0" w:tplc="91EA4BE0">
      <w:start w:val="1"/>
      <w:numFmt w:val="decimal"/>
      <w:lvlText w:val="%1"/>
      <w:lvlJc w:val="center"/>
      <w:pPr>
        <w:tabs>
          <w:tab w:val="num" w:pos="1383"/>
        </w:tabs>
        <w:ind w:left="36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EB1B99"/>
    <w:multiLevelType w:val="hybridMultilevel"/>
    <w:tmpl w:val="EEE420CC"/>
    <w:lvl w:ilvl="0" w:tplc="FFFFFFFF">
      <w:start w:val="1"/>
      <w:numFmt w:val="bullet"/>
      <w:pStyle w:val="a"/>
      <w:lvlText w:val=""/>
      <w:lvlJc w:val="left"/>
      <w:pPr>
        <w:tabs>
          <w:tab w:val="num" w:pos="-31680"/>
        </w:tabs>
        <w:ind w:left="-32767" w:firstLine="0"/>
      </w:pPr>
      <w:rPr>
        <w:rFonts w:ascii="Symbol" w:hAnsi="Symbol" w:hint="default"/>
      </w:rPr>
    </w:lvl>
    <w:lvl w:ilvl="1" w:tplc="24F05F1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EC0B62"/>
    <w:multiLevelType w:val="multilevel"/>
    <w:tmpl w:val="784214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0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6E655746"/>
    <w:multiLevelType w:val="multilevel"/>
    <w:tmpl w:val="BBD212F0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3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pStyle w:val="4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pStyle w:val="5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1">
    <w:nsid w:val="73AB2F30"/>
    <w:multiLevelType w:val="multilevel"/>
    <w:tmpl w:val="BBD212F0"/>
    <w:lvl w:ilvl="0">
      <w:start w:val="1"/>
      <w:numFmt w:val="decimal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2">
    <w:nsid w:val="7C3B46D6"/>
    <w:multiLevelType w:val="singleLevel"/>
    <w:tmpl w:val="6490484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0"/>
  </w:num>
  <w:num w:numId="5">
    <w:abstractNumId w:val="11"/>
  </w:num>
  <w:num w:numId="6">
    <w:abstractNumId w:val="8"/>
  </w:num>
  <w:num w:numId="7">
    <w:abstractNumId w:val="8"/>
  </w:num>
  <w:num w:numId="8">
    <w:abstractNumId w:val="8"/>
  </w:num>
  <w:num w:numId="9">
    <w:abstractNumId w:val="10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1"/>
  </w:num>
  <w:num w:numId="19">
    <w:abstractNumId w:val="5"/>
  </w:num>
  <w:num w:numId="20">
    <w:abstractNumId w:val="6"/>
  </w:num>
  <w:num w:numId="21">
    <w:abstractNumId w:val="9"/>
  </w:num>
  <w:num w:numId="22">
    <w:abstractNumId w:val="3"/>
  </w:num>
  <w:num w:numId="23">
    <w:abstractNumId w:val="12"/>
  </w:num>
  <w:num w:numId="24">
    <w:abstractNumId w:val="2"/>
  </w:num>
  <w:num w:numId="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doNotHyphenateCaps/>
  <w:drawingGridHorizontalSpacing w:val="181"/>
  <w:drawingGridVerticalSpacing w:val="181"/>
  <w:noPunctuationKerning/>
  <w:characterSpacingControl w:val="doNotCompress"/>
  <w:hdrShapeDefaults>
    <o:shapedefaults v:ext="edit" spidmax="2155">
      <o:colormenu v:ext="edit" fillcolor="none" strokecolor="none [3213]"/>
    </o:shapedefaults>
    <o:shapelayout v:ext="edit">
      <o:rules v:ext="edit">
        <o:r id="V:Rule3" type="connector" idref="#_x0000_s2148"/>
        <o:r id="V:Rule4" type="connector" idref="#_x0000_s2150"/>
      </o:rules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CB4"/>
    <w:rsid w:val="0000126D"/>
    <w:rsid w:val="00003C67"/>
    <w:rsid w:val="00004790"/>
    <w:rsid w:val="00006883"/>
    <w:rsid w:val="0000692B"/>
    <w:rsid w:val="00010106"/>
    <w:rsid w:val="0001344D"/>
    <w:rsid w:val="00013865"/>
    <w:rsid w:val="00015EC4"/>
    <w:rsid w:val="00017664"/>
    <w:rsid w:val="00017F39"/>
    <w:rsid w:val="00020E4F"/>
    <w:rsid w:val="000214E5"/>
    <w:rsid w:val="000224F9"/>
    <w:rsid w:val="0003242F"/>
    <w:rsid w:val="00034E05"/>
    <w:rsid w:val="000376DC"/>
    <w:rsid w:val="00043151"/>
    <w:rsid w:val="00045FEE"/>
    <w:rsid w:val="00047944"/>
    <w:rsid w:val="0005162B"/>
    <w:rsid w:val="0005422C"/>
    <w:rsid w:val="00054838"/>
    <w:rsid w:val="000553CC"/>
    <w:rsid w:val="00055501"/>
    <w:rsid w:val="00060435"/>
    <w:rsid w:val="00061182"/>
    <w:rsid w:val="0006120E"/>
    <w:rsid w:val="00061B37"/>
    <w:rsid w:val="00064E0F"/>
    <w:rsid w:val="00065EE9"/>
    <w:rsid w:val="00066E20"/>
    <w:rsid w:val="00076690"/>
    <w:rsid w:val="00077E06"/>
    <w:rsid w:val="00082F08"/>
    <w:rsid w:val="00084E58"/>
    <w:rsid w:val="00085CB4"/>
    <w:rsid w:val="0009054F"/>
    <w:rsid w:val="00092AE0"/>
    <w:rsid w:val="00092F82"/>
    <w:rsid w:val="00093F8C"/>
    <w:rsid w:val="00094198"/>
    <w:rsid w:val="00095C0C"/>
    <w:rsid w:val="0009751B"/>
    <w:rsid w:val="000A17F9"/>
    <w:rsid w:val="000A44F7"/>
    <w:rsid w:val="000A52CF"/>
    <w:rsid w:val="000B2181"/>
    <w:rsid w:val="000B6E5B"/>
    <w:rsid w:val="000C0567"/>
    <w:rsid w:val="000C1DE4"/>
    <w:rsid w:val="000C2913"/>
    <w:rsid w:val="000C54F1"/>
    <w:rsid w:val="000C572E"/>
    <w:rsid w:val="000C7691"/>
    <w:rsid w:val="000E1C76"/>
    <w:rsid w:val="000F0EF2"/>
    <w:rsid w:val="000F24CA"/>
    <w:rsid w:val="000F671E"/>
    <w:rsid w:val="000F7ABA"/>
    <w:rsid w:val="0010026C"/>
    <w:rsid w:val="00100991"/>
    <w:rsid w:val="00101C10"/>
    <w:rsid w:val="00103926"/>
    <w:rsid w:val="00112995"/>
    <w:rsid w:val="0011372C"/>
    <w:rsid w:val="00113DCE"/>
    <w:rsid w:val="00113E8B"/>
    <w:rsid w:val="00117D47"/>
    <w:rsid w:val="001224F5"/>
    <w:rsid w:val="00125B55"/>
    <w:rsid w:val="00126381"/>
    <w:rsid w:val="00131780"/>
    <w:rsid w:val="00134121"/>
    <w:rsid w:val="0013416B"/>
    <w:rsid w:val="0013550D"/>
    <w:rsid w:val="00136A5F"/>
    <w:rsid w:val="00136E80"/>
    <w:rsid w:val="00137DC8"/>
    <w:rsid w:val="001438C8"/>
    <w:rsid w:val="00143B0B"/>
    <w:rsid w:val="00143E7C"/>
    <w:rsid w:val="00144899"/>
    <w:rsid w:val="001450D2"/>
    <w:rsid w:val="001457B9"/>
    <w:rsid w:val="001516A1"/>
    <w:rsid w:val="001517B1"/>
    <w:rsid w:val="00155D6E"/>
    <w:rsid w:val="0016045C"/>
    <w:rsid w:val="001605D3"/>
    <w:rsid w:val="00165D09"/>
    <w:rsid w:val="00170267"/>
    <w:rsid w:val="00176269"/>
    <w:rsid w:val="0018280F"/>
    <w:rsid w:val="0018377D"/>
    <w:rsid w:val="001855DD"/>
    <w:rsid w:val="00185EAB"/>
    <w:rsid w:val="0018606C"/>
    <w:rsid w:val="00186C2C"/>
    <w:rsid w:val="00187B66"/>
    <w:rsid w:val="00196A3C"/>
    <w:rsid w:val="00196B07"/>
    <w:rsid w:val="00197310"/>
    <w:rsid w:val="00197C32"/>
    <w:rsid w:val="001A3354"/>
    <w:rsid w:val="001A6FC7"/>
    <w:rsid w:val="001A7BD1"/>
    <w:rsid w:val="001B14CF"/>
    <w:rsid w:val="001B2226"/>
    <w:rsid w:val="001B470F"/>
    <w:rsid w:val="001C0DA2"/>
    <w:rsid w:val="001C143D"/>
    <w:rsid w:val="001C294D"/>
    <w:rsid w:val="001C4419"/>
    <w:rsid w:val="001C53CA"/>
    <w:rsid w:val="001C59CE"/>
    <w:rsid w:val="001D38B7"/>
    <w:rsid w:val="001D78F6"/>
    <w:rsid w:val="001E030B"/>
    <w:rsid w:val="001E2BBC"/>
    <w:rsid w:val="001E4935"/>
    <w:rsid w:val="001E507B"/>
    <w:rsid w:val="001E5687"/>
    <w:rsid w:val="001E59F1"/>
    <w:rsid w:val="001E71D2"/>
    <w:rsid w:val="001E7990"/>
    <w:rsid w:val="001F21C8"/>
    <w:rsid w:val="001F3F8D"/>
    <w:rsid w:val="001F5F4A"/>
    <w:rsid w:val="002028C9"/>
    <w:rsid w:val="00203EDD"/>
    <w:rsid w:val="002040F5"/>
    <w:rsid w:val="00204373"/>
    <w:rsid w:val="00206949"/>
    <w:rsid w:val="002100EA"/>
    <w:rsid w:val="0021204B"/>
    <w:rsid w:val="002120B7"/>
    <w:rsid w:val="002125D0"/>
    <w:rsid w:val="00214BE5"/>
    <w:rsid w:val="00215070"/>
    <w:rsid w:val="00215975"/>
    <w:rsid w:val="00216C45"/>
    <w:rsid w:val="00220EF6"/>
    <w:rsid w:val="00220F65"/>
    <w:rsid w:val="002212C5"/>
    <w:rsid w:val="002219BD"/>
    <w:rsid w:val="00222C33"/>
    <w:rsid w:val="00222F4A"/>
    <w:rsid w:val="002233B0"/>
    <w:rsid w:val="00223C03"/>
    <w:rsid w:val="0022435F"/>
    <w:rsid w:val="00225459"/>
    <w:rsid w:val="00226F87"/>
    <w:rsid w:val="00227E21"/>
    <w:rsid w:val="00230BD7"/>
    <w:rsid w:val="00230C1F"/>
    <w:rsid w:val="0023167D"/>
    <w:rsid w:val="00232518"/>
    <w:rsid w:val="002335E6"/>
    <w:rsid w:val="0023411D"/>
    <w:rsid w:val="0023664D"/>
    <w:rsid w:val="00245987"/>
    <w:rsid w:val="0024719A"/>
    <w:rsid w:val="00253AA1"/>
    <w:rsid w:val="00253F4D"/>
    <w:rsid w:val="00253F95"/>
    <w:rsid w:val="00255206"/>
    <w:rsid w:val="00260D00"/>
    <w:rsid w:val="00260F68"/>
    <w:rsid w:val="00266E27"/>
    <w:rsid w:val="00267C0A"/>
    <w:rsid w:val="00270984"/>
    <w:rsid w:val="00270B34"/>
    <w:rsid w:val="00273A2A"/>
    <w:rsid w:val="00273C91"/>
    <w:rsid w:val="00276664"/>
    <w:rsid w:val="00277AF0"/>
    <w:rsid w:val="00277B26"/>
    <w:rsid w:val="00281E6D"/>
    <w:rsid w:val="00284512"/>
    <w:rsid w:val="00284745"/>
    <w:rsid w:val="00296087"/>
    <w:rsid w:val="00296C4B"/>
    <w:rsid w:val="00297038"/>
    <w:rsid w:val="002A07B9"/>
    <w:rsid w:val="002A10BC"/>
    <w:rsid w:val="002A1DFE"/>
    <w:rsid w:val="002A3637"/>
    <w:rsid w:val="002A40EF"/>
    <w:rsid w:val="002A6F79"/>
    <w:rsid w:val="002A718F"/>
    <w:rsid w:val="002A72F2"/>
    <w:rsid w:val="002A7BD4"/>
    <w:rsid w:val="002B0FF6"/>
    <w:rsid w:val="002B159C"/>
    <w:rsid w:val="002B29E9"/>
    <w:rsid w:val="002B54EC"/>
    <w:rsid w:val="002B7C9A"/>
    <w:rsid w:val="002C1493"/>
    <w:rsid w:val="002C47E1"/>
    <w:rsid w:val="002C5A94"/>
    <w:rsid w:val="002C78B0"/>
    <w:rsid w:val="002D040A"/>
    <w:rsid w:val="002D189A"/>
    <w:rsid w:val="002D31C6"/>
    <w:rsid w:val="002D4EE7"/>
    <w:rsid w:val="002E0142"/>
    <w:rsid w:val="002E2365"/>
    <w:rsid w:val="002E4C42"/>
    <w:rsid w:val="002F0F62"/>
    <w:rsid w:val="002F2EDD"/>
    <w:rsid w:val="00301E69"/>
    <w:rsid w:val="003070A9"/>
    <w:rsid w:val="00307DE9"/>
    <w:rsid w:val="00311A0C"/>
    <w:rsid w:val="003246D1"/>
    <w:rsid w:val="00324788"/>
    <w:rsid w:val="00327F62"/>
    <w:rsid w:val="00332ECB"/>
    <w:rsid w:val="00336937"/>
    <w:rsid w:val="0034111A"/>
    <w:rsid w:val="00343144"/>
    <w:rsid w:val="00347D64"/>
    <w:rsid w:val="00354AC7"/>
    <w:rsid w:val="00356CBF"/>
    <w:rsid w:val="003602F5"/>
    <w:rsid w:val="0036431C"/>
    <w:rsid w:val="00364F4B"/>
    <w:rsid w:val="003658A9"/>
    <w:rsid w:val="003663B2"/>
    <w:rsid w:val="00366834"/>
    <w:rsid w:val="00370821"/>
    <w:rsid w:val="0037598F"/>
    <w:rsid w:val="003763FF"/>
    <w:rsid w:val="00381F0F"/>
    <w:rsid w:val="0038336C"/>
    <w:rsid w:val="003861B0"/>
    <w:rsid w:val="00392B40"/>
    <w:rsid w:val="00394E16"/>
    <w:rsid w:val="003964C5"/>
    <w:rsid w:val="003A1069"/>
    <w:rsid w:val="003A4A20"/>
    <w:rsid w:val="003A7D36"/>
    <w:rsid w:val="003B1C53"/>
    <w:rsid w:val="003B22DD"/>
    <w:rsid w:val="003B6758"/>
    <w:rsid w:val="003B7865"/>
    <w:rsid w:val="003C1241"/>
    <w:rsid w:val="003C6FB3"/>
    <w:rsid w:val="003C719B"/>
    <w:rsid w:val="003C7822"/>
    <w:rsid w:val="003D3C2A"/>
    <w:rsid w:val="003E0F18"/>
    <w:rsid w:val="003E511D"/>
    <w:rsid w:val="003F1717"/>
    <w:rsid w:val="004041F8"/>
    <w:rsid w:val="00406436"/>
    <w:rsid w:val="00413989"/>
    <w:rsid w:val="00413E9B"/>
    <w:rsid w:val="00414D44"/>
    <w:rsid w:val="00416A99"/>
    <w:rsid w:val="00416E94"/>
    <w:rsid w:val="00417378"/>
    <w:rsid w:val="00422C34"/>
    <w:rsid w:val="0042304F"/>
    <w:rsid w:val="004259E6"/>
    <w:rsid w:val="00425C0F"/>
    <w:rsid w:val="004304C3"/>
    <w:rsid w:val="00431CBD"/>
    <w:rsid w:val="00432B6D"/>
    <w:rsid w:val="00434758"/>
    <w:rsid w:val="00437FA5"/>
    <w:rsid w:val="004402C1"/>
    <w:rsid w:val="00441040"/>
    <w:rsid w:val="00445456"/>
    <w:rsid w:val="00451176"/>
    <w:rsid w:val="0045217F"/>
    <w:rsid w:val="00452ACD"/>
    <w:rsid w:val="00453098"/>
    <w:rsid w:val="0046278B"/>
    <w:rsid w:val="004661C8"/>
    <w:rsid w:val="00475196"/>
    <w:rsid w:val="0047630D"/>
    <w:rsid w:val="004774BB"/>
    <w:rsid w:val="004827C5"/>
    <w:rsid w:val="004853F5"/>
    <w:rsid w:val="00487511"/>
    <w:rsid w:val="0048751D"/>
    <w:rsid w:val="0049101B"/>
    <w:rsid w:val="0049315C"/>
    <w:rsid w:val="0049356E"/>
    <w:rsid w:val="00494231"/>
    <w:rsid w:val="00495282"/>
    <w:rsid w:val="00496D25"/>
    <w:rsid w:val="00497F0F"/>
    <w:rsid w:val="004A1DA7"/>
    <w:rsid w:val="004A463F"/>
    <w:rsid w:val="004A4F7A"/>
    <w:rsid w:val="004A5886"/>
    <w:rsid w:val="004A63B7"/>
    <w:rsid w:val="004B106A"/>
    <w:rsid w:val="004B1DBE"/>
    <w:rsid w:val="004B2858"/>
    <w:rsid w:val="004B5770"/>
    <w:rsid w:val="004B621E"/>
    <w:rsid w:val="004B7503"/>
    <w:rsid w:val="004C0BB6"/>
    <w:rsid w:val="004C332F"/>
    <w:rsid w:val="004C7B64"/>
    <w:rsid w:val="004E25EA"/>
    <w:rsid w:val="004E51EF"/>
    <w:rsid w:val="004E57FE"/>
    <w:rsid w:val="004E5B5E"/>
    <w:rsid w:val="004E6433"/>
    <w:rsid w:val="004E65C6"/>
    <w:rsid w:val="004E7CF0"/>
    <w:rsid w:val="004F209A"/>
    <w:rsid w:val="004F24A0"/>
    <w:rsid w:val="004F645D"/>
    <w:rsid w:val="004F6EBD"/>
    <w:rsid w:val="005069C9"/>
    <w:rsid w:val="005105E9"/>
    <w:rsid w:val="005126DF"/>
    <w:rsid w:val="00512A27"/>
    <w:rsid w:val="00513E51"/>
    <w:rsid w:val="00514298"/>
    <w:rsid w:val="0051539E"/>
    <w:rsid w:val="0052010F"/>
    <w:rsid w:val="005321DD"/>
    <w:rsid w:val="00534257"/>
    <w:rsid w:val="0053433E"/>
    <w:rsid w:val="00534E1C"/>
    <w:rsid w:val="005350CB"/>
    <w:rsid w:val="00536FC4"/>
    <w:rsid w:val="00542B14"/>
    <w:rsid w:val="005452BF"/>
    <w:rsid w:val="0054616C"/>
    <w:rsid w:val="00551244"/>
    <w:rsid w:val="00551933"/>
    <w:rsid w:val="00554F31"/>
    <w:rsid w:val="00556935"/>
    <w:rsid w:val="00557DFD"/>
    <w:rsid w:val="00560870"/>
    <w:rsid w:val="00572DF2"/>
    <w:rsid w:val="00573DFC"/>
    <w:rsid w:val="00576F74"/>
    <w:rsid w:val="005820F9"/>
    <w:rsid w:val="00583992"/>
    <w:rsid w:val="00585784"/>
    <w:rsid w:val="00587E6E"/>
    <w:rsid w:val="00587F94"/>
    <w:rsid w:val="0059274C"/>
    <w:rsid w:val="005A22C7"/>
    <w:rsid w:val="005A2BE0"/>
    <w:rsid w:val="005A5DC0"/>
    <w:rsid w:val="005A6AF4"/>
    <w:rsid w:val="005B0568"/>
    <w:rsid w:val="005B0854"/>
    <w:rsid w:val="005B257D"/>
    <w:rsid w:val="005B760F"/>
    <w:rsid w:val="005B7E00"/>
    <w:rsid w:val="005D01B4"/>
    <w:rsid w:val="005D184F"/>
    <w:rsid w:val="005D36A9"/>
    <w:rsid w:val="005D40B9"/>
    <w:rsid w:val="005D734A"/>
    <w:rsid w:val="005E0D7C"/>
    <w:rsid w:val="005E1F8E"/>
    <w:rsid w:val="005E21FD"/>
    <w:rsid w:val="005E3E0C"/>
    <w:rsid w:val="005E3E36"/>
    <w:rsid w:val="005E699D"/>
    <w:rsid w:val="005F0A2D"/>
    <w:rsid w:val="005F1D45"/>
    <w:rsid w:val="005F428D"/>
    <w:rsid w:val="005F53A5"/>
    <w:rsid w:val="0060288F"/>
    <w:rsid w:val="00605065"/>
    <w:rsid w:val="00605C23"/>
    <w:rsid w:val="00606357"/>
    <w:rsid w:val="006071FC"/>
    <w:rsid w:val="00607F4F"/>
    <w:rsid w:val="00610A62"/>
    <w:rsid w:val="00611087"/>
    <w:rsid w:val="00614B62"/>
    <w:rsid w:val="00615182"/>
    <w:rsid w:val="0061538B"/>
    <w:rsid w:val="00615FB6"/>
    <w:rsid w:val="006171DC"/>
    <w:rsid w:val="006237D1"/>
    <w:rsid w:val="00626C53"/>
    <w:rsid w:val="00626EF7"/>
    <w:rsid w:val="00633834"/>
    <w:rsid w:val="006377FC"/>
    <w:rsid w:val="00641804"/>
    <w:rsid w:val="00643123"/>
    <w:rsid w:val="00644D60"/>
    <w:rsid w:val="006457D8"/>
    <w:rsid w:val="00646981"/>
    <w:rsid w:val="0065429B"/>
    <w:rsid w:val="006551B1"/>
    <w:rsid w:val="00661A13"/>
    <w:rsid w:val="00664B86"/>
    <w:rsid w:val="0066799A"/>
    <w:rsid w:val="00670360"/>
    <w:rsid w:val="00673806"/>
    <w:rsid w:val="006775DD"/>
    <w:rsid w:val="00677855"/>
    <w:rsid w:val="00677CA8"/>
    <w:rsid w:val="006838C3"/>
    <w:rsid w:val="00685299"/>
    <w:rsid w:val="00686BC0"/>
    <w:rsid w:val="00687193"/>
    <w:rsid w:val="006876A8"/>
    <w:rsid w:val="00690DFB"/>
    <w:rsid w:val="006A31C5"/>
    <w:rsid w:val="006A3AF3"/>
    <w:rsid w:val="006A4254"/>
    <w:rsid w:val="006A6726"/>
    <w:rsid w:val="006A698E"/>
    <w:rsid w:val="006A6ADA"/>
    <w:rsid w:val="006B029A"/>
    <w:rsid w:val="006C00CF"/>
    <w:rsid w:val="006C0CA3"/>
    <w:rsid w:val="006C1E01"/>
    <w:rsid w:val="006C51A1"/>
    <w:rsid w:val="006D08C1"/>
    <w:rsid w:val="006D12DF"/>
    <w:rsid w:val="006D1CB4"/>
    <w:rsid w:val="006D2FDF"/>
    <w:rsid w:val="006D5957"/>
    <w:rsid w:val="006D602A"/>
    <w:rsid w:val="006D70DD"/>
    <w:rsid w:val="006D7AFC"/>
    <w:rsid w:val="006E0769"/>
    <w:rsid w:val="006E2287"/>
    <w:rsid w:val="006E2BD4"/>
    <w:rsid w:val="006E6F29"/>
    <w:rsid w:val="006F0254"/>
    <w:rsid w:val="006F643B"/>
    <w:rsid w:val="006F6E25"/>
    <w:rsid w:val="006F6F0A"/>
    <w:rsid w:val="007006EA"/>
    <w:rsid w:val="00704937"/>
    <w:rsid w:val="00705FBC"/>
    <w:rsid w:val="00711DC8"/>
    <w:rsid w:val="00712857"/>
    <w:rsid w:val="00715C6B"/>
    <w:rsid w:val="00716456"/>
    <w:rsid w:val="0071793B"/>
    <w:rsid w:val="00721094"/>
    <w:rsid w:val="007251AA"/>
    <w:rsid w:val="00731FA5"/>
    <w:rsid w:val="00733D1E"/>
    <w:rsid w:val="007351DB"/>
    <w:rsid w:val="0073657B"/>
    <w:rsid w:val="00740AE6"/>
    <w:rsid w:val="0074332D"/>
    <w:rsid w:val="00745108"/>
    <w:rsid w:val="007453B7"/>
    <w:rsid w:val="00747830"/>
    <w:rsid w:val="00757E11"/>
    <w:rsid w:val="00762FA1"/>
    <w:rsid w:val="00772691"/>
    <w:rsid w:val="00772F5C"/>
    <w:rsid w:val="00773F03"/>
    <w:rsid w:val="0077690B"/>
    <w:rsid w:val="0078042F"/>
    <w:rsid w:val="00780B3D"/>
    <w:rsid w:val="00782321"/>
    <w:rsid w:val="00783279"/>
    <w:rsid w:val="007838A2"/>
    <w:rsid w:val="0078513C"/>
    <w:rsid w:val="00785B1A"/>
    <w:rsid w:val="0078632F"/>
    <w:rsid w:val="007914C6"/>
    <w:rsid w:val="00791B71"/>
    <w:rsid w:val="007972AC"/>
    <w:rsid w:val="007A1077"/>
    <w:rsid w:val="007A1C82"/>
    <w:rsid w:val="007A227E"/>
    <w:rsid w:val="007A2E01"/>
    <w:rsid w:val="007A53D1"/>
    <w:rsid w:val="007A5AE3"/>
    <w:rsid w:val="007A6FBF"/>
    <w:rsid w:val="007A71E9"/>
    <w:rsid w:val="007B0B1E"/>
    <w:rsid w:val="007B16BF"/>
    <w:rsid w:val="007B1FF8"/>
    <w:rsid w:val="007B23B4"/>
    <w:rsid w:val="007B2DE6"/>
    <w:rsid w:val="007B47AA"/>
    <w:rsid w:val="007C0A7D"/>
    <w:rsid w:val="007C4525"/>
    <w:rsid w:val="007C6474"/>
    <w:rsid w:val="007D001B"/>
    <w:rsid w:val="007D1C1C"/>
    <w:rsid w:val="007D6925"/>
    <w:rsid w:val="007E042A"/>
    <w:rsid w:val="007E3CFD"/>
    <w:rsid w:val="007E4905"/>
    <w:rsid w:val="007E4D22"/>
    <w:rsid w:val="007E54CC"/>
    <w:rsid w:val="007E5638"/>
    <w:rsid w:val="007E5781"/>
    <w:rsid w:val="007E6887"/>
    <w:rsid w:val="007E6F57"/>
    <w:rsid w:val="007F0C73"/>
    <w:rsid w:val="007F1C65"/>
    <w:rsid w:val="007F247C"/>
    <w:rsid w:val="007F2664"/>
    <w:rsid w:val="007F29A2"/>
    <w:rsid w:val="007F58D1"/>
    <w:rsid w:val="00800694"/>
    <w:rsid w:val="00803F4B"/>
    <w:rsid w:val="00804D92"/>
    <w:rsid w:val="00805F96"/>
    <w:rsid w:val="008067A9"/>
    <w:rsid w:val="008115BB"/>
    <w:rsid w:val="00813919"/>
    <w:rsid w:val="00815348"/>
    <w:rsid w:val="00817DC0"/>
    <w:rsid w:val="008205D8"/>
    <w:rsid w:val="00822004"/>
    <w:rsid w:val="00823199"/>
    <w:rsid w:val="00824495"/>
    <w:rsid w:val="00825BB4"/>
    <w:rsid w:val="00827555"/>
    <w:rsid w:val="008308E5"/>
    <w:rsid w:val="00831210"/>
    <w:rsid w:val="00832AC8"/>
    <w:rsid w:val="00836A0A"/>
    <w:rsid w:val="00842D08"/>
    <w:rsid w:val="008432D0"/>
    <w:rsid w:val="00843571"/>
    <w:rsid w:val="00844A4D"/>
    <w:rsid w:val="0085038A"/>
    <w:rsid w:val="00851A01"/>
    <w:rsid w:val="00853B03"/>
    <w:rsid w:val="00853C2D"/>
    <w:rsid w:val="00855842"/>
    <w:rsid w:val="00857CCD"/>
    <w:rsid w:val="00861F48"/>
    <w:rsid w:val="00863864"/>
    <w:rsid w:val="008650F8"/>
    <w:rsid w:val="008702AD"/>
    <w:rsid w:val="00870D1B"/>
    <w:rsid w:val="008751B4"/>
    <w:rsid w:val="00876629"/>
    <w:rsid w:val="00877951"/>
    <w:rsid w:val="008832F2"/>
    <w:rsid w:val="00885D76"/>
    <w:rsid w:val="00886128"/>
    <w:rsid w:val="0089007F"/>
    <w:rsid w:val="0089512F"/>
    <w:rsid w:val="0089570D"/>
    <w:rsid w:val="00896DF1"/>
    <w:rsid w:val="0089759B"/>
    <w:rsid w:val="008A032F"/>
    <w:rsid w:val="008A3198"/>
    <w:rsid w:val="008A4D63"/>
    <w:rsid w:val="008A5362"/>
    <w:rsid w:val="008B6526"/>
    <w:rsid w:val="008C1C13"/>
    <w:rsid w:val="008C1CFE"/>
    <w:rsid w:val="008C1E0B"/>
    <w:rsid w:val="008C3ABD"/>
    <w:rsid w:val="008C5C8C"/>
    <w:rsid w:val="008C60EE"/>
    <w:rsid w:val="008C7625"/>
    <w:rsid w:val="008E240D"/>
    <w:rsid w:val="008E2FD9"/>
    <w:rsid w:val="008E3B96"/>
    <w:rsid w:val="008E4898"/>
    <w:rsid w:val="008E5979"/>
    <w:rsid w:val="008F4B50"/>
    <w:rsid w:val="008F58E9"/>
    <w:rsid w:val="008F7510"/>
    <w:rsid w:val="009011C8"/>
    <w:rsid w:val="00902A02"/>
    <w:rsid w:val="0090466F"/>
    <w:rsid w:val="009109C2"/>
    <w:rsid w:val="00911913"/>
    <w:rsid w:val="00912AD2"/>
    <w:rsid w:val="00913229"/>
    <w:rsid w:val="009223AD"/>
    <w:rsid w:val="00923FCB"/>
    <w:rsid w:val="009323F8"/>
    <w:rsid w:val="00941347"/>
    <w:rsid w:val="009414D0"/>
    <w:rsid w:val="00945432"/>
    <w:rsid w:val="00946B39"/>
    <w:rsid w:val="00960E34"/>
    <w:rsid w:val="00971444"/>
    <w:rsid w:val="00971F5D"/>
    <w:rsid w:val="009721CC"/>
    <w:rsid w:val="00976C52"/>
    <w:rsid w:val="009818EC"/>
    <w:rsid w:val="00982FF2"/>
    <w:rsid w:val="00984E54"/>
    <w:rsid w:val="00990441"/>
    <w:rsid w:val="00992058"/>
    <w:rsid w:val="009958B2"/>
    <w:rsid w:val="009A1BED"/>
    <w:rsid w:val="009A1CEC"/>
    <w:rsid w:val="009A1F9E"/>
    <w:rsid w:val="009A28AF"/>
    <w:rsid w:val="009A4A64"/>
    <w:rsid w:val="009A4EF7"/>
    <w:rsid w:val="009A682F"/>
    <w:rsid w:val="009A70DA"/>
    <w:rsid w:val="009B0192"/>
    <w:rsid w:val="009B0A93"/>
    <w:rsid w:val="009B5D45"/>
    <w:rsid w:val="009B6EFF"/>
    <w:rsid w:val="009C28CE"/>
    <w:rsid w:val="009D1B3B"/>
    <w:rsid w:val="009D1D03"/>
    <w:rsid w:val="009D2174"/>
    <w:rsid w:val="009D50A8"/>
    <w:rsid w:val="009D564A"/>
    <w:rsid w:val="009D7901"/>
    <w:rsid w:val="009E1B83"/>
    <w:rsid w:val="009E3752"/>
    <w:rsid w:val="009F1140"/>
    <w:rsid w:val="009F161A"/>
    <w:rsid w:val="009F4404"/>
    <w:rsid w:val="009F56A1"/>
    <w:rsid w:val="00A02DE4"/>
    <w:rsid w:val="00A03255"/>
    <w:rsid w:val="00A0582C"/>
    <w:rsid w:val="00A05D9A"/>
    <w:rsid w:val="00A0605A"/>
    <w:rsid w:val="00A07A86"/>
    <w:rsid w:val="00A100E4"/>
    <w:rsid w:val="00A10690"/>
    <w:rsid w:val="00A12909"/>
    <w:rsid w:val="00A14287"/>
    <w:rsid w:val="00A16BF8"/>
    <w:rsid w:val="00A2239D"/>
    <w:rsid w:val="00A2419D"/>
    <w:rsid w:val="00A2438E"/>
    <w:rsid w:val="00A255A8"/>
    <w:rsid w:val="00A261B4"/>
    <w:rsid w:val="00A27E95"/>
    <w:rsid w:val="00A33233"/>
    <w:rsid w:val="00A406B1"/>
    <w:rsid w:val="00A40D61"/>
    <w:rsid w:val="00A46437"/>
    <w:rsid w:val="00A47248"/>
    <w:rsid w:val="00A47680"/>
    <w:rsid w:val="00A508DC"/>
    <w:rsid w:val="00A525AE"/>
    <w:rsid w:val="00A53148"/>
    <w:rsid w:val="00A53435"/>
    <w:rsid w:val="00A53C1C"/>
    <w:rsid w:val="00A627BB"/>
    <w:rsid w:val="00A67227"/>
    <w:rsid w:val="00A70BD2"/>
    <w:rsid w:val="00A71D28"/>
    <w:rsid w:val="00A728DA"/>
    <w:rsid w:val="00A72905"/>
    <w:rsid w:val="00A766BE"/>
    <w:rsid w:val="00A7712C"/>
    <w:rsid w:val="00A82DED"/>
    <w:rsid w:val="00A84D69"/>
    <w:rsid w:val="00A86429"/>
    <w:rsid w:val="00A93DA7"/>
    <w:rsid w:val="00A96786"/>
    <w:rsid w:val="00AA2F26"/>
    <w:rsid w:val="00AA5C91"/>
    <w:rsid w:val="00AA6450"/>
    <w:rsid w:val="00AB115B"/>
    <w:rsid w:val="00AB255F"/>
    <w:rsid w:val="00AB34CF"/>
    <w:rsid w:val="00AB61EE"/>
    <w:rsid w:val="00AB7196"/>
    <w:rsid w:val="00AC180B"/>
    <w:rsid w:val="00AC20C3"/>
    <w:rsid w:val="00AC22A1"/>
    <w:rsid w:val="00AC2AB9"/>
    <w:rsid w:val="00AC33DF"/>
    <w:rsid w:val="00AC4A4A"/>
    <w:rsid w:val="00AC5F98"/>
    <w:rsid w:val="00AC6DF8"/>
    <w:rsid w:val="00AC75B3"/>
    <w:rsid w:val="00AD0F7F"/>
    <w:rsid w:val="00AD4BAC"/>
    <w:rsid w:val="00AD648D"/>
    <w:rsid w:val="00AD73F7"/>
    <w:rsid w:val="00AE024E"/>
    <w:rsid w:val="00AE06A2"/>
    <w:rsid w:val="00AF219A"/>
    <w:rsid w:val="00AF44A4"/>
    <w:rsid w:val="00AF4629"/>
    <w:rsid w:val="00AF7530"/>
    <w:rsid w:val="00B01382"/>
    <w:rsid w:val="00B05A9E"/>
    <w:rsid w:val="00B05B85"/>
    <w:rsid w:val="00B05C30"/>
    <w:rsid w:val="00B0777E"/>
    <w:rsid w:val="00B077D8"/>
    <w:rsid w:val="00B13A96"/>
    <w:rsid w:val="00B16761"/>
    <w:rsid w:val="00B179D6"/>
    <w:rsid w:val="00B20735"/>
    <w:rsid w:val="00B23434"/>
    <w:rsid w:val="00B26787"/>
    <w:rsid w:val="00B26F45"/>
    <w:rsid w:val="00B34BD2"/>
    <w:rsid w:val="00B34C62"/>
    <w:rsid w:val="00B36D39"/>
    <w:rsid w:val="00B40D13"/>
    <w:rsid w:val="00B43A08"/>
    <w:rsid w:val="00B450F8"/>
    <w:rsid w:val="00B47BD7"/>
    <w:rsid w:val="00B5429B"/>
    <w:rsid w:val="00B54B03"/>
    <w:rsid w:val="00B5584D"/>
    <w:rsid w:val="00B70CF0"/>
    <w:rsid w:val="00B76D4E"/>
    <w:rsid w:val="00B77241"/>
    <w:rsid w:val="00B81944"/>
    <w:rsid w:val="00B85ED5"/>
    <w:rsid w:val="00B87917"/>
    <w:rsid w:val="00B91153"/>
    <w:rsid w:val="00B92BE8"/>
    <w:rsid w:val="00B942BE"/>
    <w:rsid w:val="00B9575E"/>
    <w:rsid w:val="00B95FB7"/>
    <w:rsid w:val="00B96266"/>
    <w:rsid w:val="00BA133B"/>
    <w:rsid w:val="00BA34EE"/>
    <w:rsid w:val="00BA37FD"/>
    <w:rsid w:val="00BA773B"/>
    <w:rsid w:val="00BB04AB"/>
    <w:rsid w:val="00BB39B8"/>
    <w:rsid w:val="00BB49EF"/>
    <w:rsid w:val="00BB5056"/>
    <w:rsid w:val="00BB67A3"/>
    <w:rsid w:val="00BB68CF"/>
    <w:rsid w:val="00BB7765"/>
    <w:rsid w:val="00BC2BE7"/>
    <w:rsid w:val="00BC5248"/>
    <w:rsid w:val="00BC77E6"/>
    <w:rsid w:val="00BD240D"/>
    <w:rsid w:val="00BD285F"/>
    <w:rsid w:val="00BD4ECB"/>
    <w:rsid w:val="00BD56BF"/>
    <w:rsid w:val="00BD56FE"/>
    <w:rsid w:val="00BD68AA"/>
    <w:rsid w:val="00BE34B1"/>
    <w:rsid w:val="00BE519D"/>
    <w:rsid w:val="00BF1BB3"/>
    <w:rsid w:val="00BF21C9"/>
    <w:rsid w:val="00BF2B36"/>
    <w:rsid w:val="00C021A7"/>
    <w:rsid w:val="00C06EBE"/>
    <w:rsid w:val="00C07915"/>
    <w:rsid w:val="00C1319C"/>
    <w:rsid w:val="00C13665"/>
    <w:rsid w:val="00C13F85"/>
    <w:rsid w:val="00C14582"/>
    <w:rsid w:val="00C14E38"/>
    <w:rsid w:val="00C17BCF"/>
    <w:rsid w:val="00C20119"/>
    <w:rsid w:val="00C20A32"/>
    <w:rsid w:val="00C22331"/>
    <w:rsid w:val="00C22894"/>
    <w:rsid w:val="00C229CA"/>
    <w:rsid w:val="00C24D59"/>
    <w:rsid w:val="00C2569B"/>
    <w:rsid w:val="00C262F5"/>
    <w:rsid w:val="00C26DB0"/>
    <w:rsid w:val="00C30327"/>
    <w:rsid w:val="00C3343E"/>
    <w:rsid w:val="00C352A2"/>
    <w:rsid w:val="00C3677D"/>
    <w:rsid w:val="00C46E23"/>
    <w:rsid w:val="00C51B10"/>
    <w:rsid w:val="00C528D3"/>
    <w:rsid w:val="00C5513F"/>
    <w:rsid w:val="00C56139"/>
    <w:rsid w:val="00C6012A"/>
    <w:rsid w:val="00C60290"/>
    <w:rsid w:val="00C60BE2"/>
    <w:rsid w:val="00C62839"/>
    <w:rsid w:val="00C67600"/>
    <w:rsid w:val="00C72B38"/>
    <w:rsid w:val="00C763C5"/>
    <w:rsid w:val="00C80BA1"/>
    <w:rsid w:val="00C83AAE"/>
    <w:rsid w:val="00C87E50"/>
    <w:rsid w:val="00C90047"/>
    <w:rsid w:val="00C90A36"/>
    <w:rsid w:val="00C90E6D"/>
    <w:rsid w:val="00C9428B"/>
    <w:rsid w:val="00C945C7"/>
    <w:rsid w:val="00C94C2B"/>
    <w:rsid w:val="00C970F7"/>
    <w:rsid w:val="00CA046F"/>
    <w:rsid w:val="00CA6592"/>
    <w:rsid w:val="00CB1395"/>
    <w:rsid w:val="00CB576C"/>
    <w:rsid w:val="00CB68FB"/>
    <w:rsid w:val="00CB6D54"/>
    <w:rsid w:val="00CC26AE"/>
    <w:rsid w:val="00CC5552"/>
    <w:rsid w:val="00CD29B1"/>
    <w:rsid w:val="00CD4F00"/>
    <w:rsid w:val="00CD5DB2"/>
    <w:rsid w:val="00CD62AD"/>
    <w:rsid w:val="00CE3E35"/>
    <w:rsid w:val="00CE5D48"/>
    <w:rsid w:val="00CF22BC"/>
    <w:rsid w:val="00CF263F"/>
    <w:rsid w:val="00CF6785"/>
    <w:rsid w:val="00CF6926"/>
    <w:rsid w:val="00D00919"/>
    <w:rsid w:val="00D01182"/>
    <w:rsid w:val="00D04DA0"/>
    <w:rsid w:val="00D04E93"/>
    <w:rsid w:val="00D0724D"/>
    <w:rsid w:val="00D079D7"/>
    <w:rsid w:val="00D100BA"/>
    <w:rsid w:val="00D135DC"/>
    <w:rsid w:val="00D1425C"/>
    <w:rsid w:val="00D15B76"/>
    <w:rsid w:val="00D15F4B"/>
    <w:rsid w:val="00D17A57"/>
    <w:rsid w:val="00D20FD5"/>
    <w:rsid w:val="00D2153A"/>
    <w:rsid w:val="00D25D68"/>
    <w:rsid w:val="00D27705"/>
    <w:rsid w:val="00D334D8"/>
    <w:rsid w:val="00D341B6"/>
    <w:rsid w:val="00D35DF8"/>
    <w:rsid w:val="00D362D9"/>
    <w:rsid w:val="00D36958"/>
    <w:rsid w:val="00D371DA"/>
    <w:rsid w:val="00D37B74"/>
    <w:rsid w:val="00D404A2"/>
    <w:rsid w:val="00D404E1"/>
    <w:rsid w:val="00D42DCA"/>
    <w:rsid w:val="00D42E0F"/>
    <w:rsid w:val="00D44F0C"/>
    <w:rsid w:val="00D45DDF"/>
    <w:rsid w:val="00D50044"/>
    <w:rsid w:val="00D52F8B"/>
    <w:rsid w:val="00D54A62"/>
    <w:rsid w:val="00D561E8"/>
    <w:rsid w:val="00D60860"/>
    <w:rsid w:val="00D63975"/>
    <w:rsid w:val="00D677E5"/>
    <w:rsid w:val="00D70E05"/>
    <w:rsid w:val="00D71721"/>
    <w:rsid w:val="00D765D7"/>
    <w:rsid w:val="00D77A09"/>
    <w:rsid w:val="00D80F1A"/>
    <w:rsid w:val="00D817B0"/>
    <w:rsid w:val="00D82170"/>
    <w:rsid w:val="00D86138"/>
    <w:rsid w:val="00D8713D"/>
    <w:rsid w:val="00D90CE8"/>
    <w:rsid w:val="00D90EA6"/>
    <w:rsid w:val="00D971D8"/>
    <w:rsid w:val="00DA1432"/>
    <w:rsid w:val="00DA6DE8"/>
    <w:rsid w:val="00DB0777"/>
    <w:rsid w:val="00DB29EC"/>
    <w:rsid w:val="00DC18CB"/>
    <w:rsid w:val="00DC5E55"/>
    <w:rsid w:val="00DD19F8"/>
    <w:rsid w:val="00DD5982"/>
    <w:rsid w:val="00DD61DB"/>
    <w:rsid w:val="00DE410F"/>
    <w:rsid w:val="00DE4814"/>
    <w:rsid w:val="00DF0D1D"/>
    <w:rsid w:val="00DF2BE0"/>
    <w:rsid w:val="00DF38B7"/>
    <w:rsid w:val="00DF46C5"/>
    <w:rsid w:val="00DF4999"/>
    <w:rsid w:val="00DF56A8"/>
    <w:rsid w:val="00E01459"/>
    <w:rsid w:val="00E0155E"/>
    <w:rsid w:val="00E03028"/>
    <w:rsid w:val="00E03A99"/>
    <w:rsid w:val="00E0416B"/>
    <w:rsid w:val="00E05587"/>
    <w:rsid w:val="00E055DC"/>
    <w:rsid w:val="00E0669C"/>
    <w:rsid w:val="00E15591"/>
    <w:rsid w:val="00E177BC"/>
    <w:rsid w:val="00E21B2B"/>
    <w:rsid w:val="00E23212"/>
    <w:rsid w:val="00E23F3B"/>
    <w:rsid w:val="00E24060"/>
    <w:rsid w:val="00E24EB0"/>
    <w:rsid w:val="00E25DDD"/>
    <w:rsid w:val="00E327A5"/>
    <w:rsid w:val="00E33B9F"/>
    <w:rsid w:val="00E345B5"/>
    <w:rsid w:val="00E34C67"/>
    <w:rsid w:val="00E35B65"/>
    <w:rsid w:val="00E3609E"/>
    <w:rsid w:val="00E37B6B"/>
    <w:rsid w:val="00E40191"/>
    <w:rsid w:val="00E42994"/>
    <w:rsid w:val="00E436A2"/>
    <w:rsid w:val="00E437B4"/>
    <w:rsid w:val="00E449CB"/>
    <w:rsid w:val="00E44F34"/>
    <w:rsid w:val="00E450AC"/>
    <w:rsid w:val="00E45E95"/>
    <w:rsid w:val="00E5104A"/>
    <w:rsid w:val="00E51C4B"/>
    <w:rsid w:val="00E5682F"/>
    <w:rsid w:val="00E56B4C"/>
    <w:rsid w:val="00E6062A"/>
    <w:rsid w:val="00E60CC1"/>
    <w:rsid w:val="00E62FCD"/>
    <w:rsid w:val="00E6428F"/>
    <w:rsid w:val="00E702BD"/>
    <w:rsid w:val="00E70799"/>
    <w:rsid w:val="00E7144E"/>
    <w:rsid w:val="00E74403"/>
    <w:rsid w:val="00E744D0"/>
    <w:rsid w:val="00E87EF9"/>
    <w:rsid w:val="00E962F5"/>
    <w:rsid w:val="00EA4B02"/>
    <w:rsid w:val="00EB1A17"/>
    <w:rsid w:val="00EB542D"/>
    <w:rsid w:val="00EB631F"/>
    <w:rsid w:val="00EB7327"/>
    <w:rsid w:val="00EB7934"/>
    <w:rsid w:val="00EB7D4A"/>
    <w:rsid w:val="00EC0B67"/>
    <w:rsid w:val="00EC2E64"/>
    <w:rsid w:val="00EC496C"/>
    <w:rsid w:val="00EC4FBC"/>
    <w:rsid w:val="00EC6AE9"/>
    <w:rsid w:val="00ED072C"/>
    <w:rsid w:val="00ED1534"/>
    <w:rsid w:val="00ED4867"/>
    <w:rsid w:val="00ED5102"/>
    <w:rsid w:val="00EE3EF8"/>
    <w:rsid w:val="00EF0F4E"/>
    <w:rsid w:val="00EF5A73"/>
    <w:rsid w:val="00EF5F5D"/>
    <w:rsid w:val="00EF61B2"/>
    <w:rsid w:val="00EF75CE"/>
    <w:rsid w:val="00F020AC"/>
    <w:rsid w:val="00F050B2"/>
    <w:rsid w:val="00F10162"/>
    <w:rsid w:val="00F11AC2"/>
    <w:rsid w:val="00F20EE1"/>
    <w:rsid w:val="00F222DD"/>
    <w:rsid w:val="00F23E17"/>
    <w:rsid w:val="00F25D85"/>
    <w:rsid w:val="00F319DC"/>
    <w:rsid w:val="00F40E3C"/>
    <w:rsid w:val="00F44037"/>
    <w:rsid w:val="00F45744"/>
    <w:rsid w:val="00F4761B"/>
    <w:rsid w:val="00F56140"/>
    <w:rsid w:val="00F60ECB"/>
    <w:rsid w:val="00F6373E"/>
    <w:rsid w:val="00F70899"/>
    <w:rsid w:val="00F71A23"/>
    <w:rsid w:val="00F71C4B"/>
    <w:rsid w:val="00F72B8B"/>
    <w:rsid w:val="00F7557A"/>
    <w:rsid w:val="00F76968"/>
    <w:rsid w:val="00F770AF"/>
    <w:rsid w:val="00F831D8"/>
    <w:rsid w:val="00F85D71"/>
    <w:rsid w:val="00F85FD1"/>
    <w:rsid w:val="00F955E3"/>
    <w:rsid w:val="00FA09B7"/>
    <w:rsid w:val="00FA0FE0"/>
    <w:rsid w:val="00FA477E"/>
    <w:rsid w:val="00FA481D"/>
    <w:rsid w:val="00FA5F37"/>
    <w:rsid w:val="00FA662B"/>
    <w:rsid w:val="00FA6FF4"/>
    <w:rsid w:val="00FB1629"/>
    <w:rsid w:val="00FB4274"/>
    <w:rsid w:val="00FB71E5"/>
    <w:rsid w:val="00FC28CC"/>
    <w:rsid w:val="00FC3740"/>
    <w:rsid w:val="00FC543F"/>
    <w:rsid w:val="00FC602B"/>
    <w:rsid w:val="00FC65F3"/>
    <w:rsid w:val="00FD0C9C"/>
    <w:rsid w:val="00FD349A"/>
    <w:rsid w:val="00FD468D"/>
    <w:rsid w:val="00FD4DA9"/>
    <w:rsid w:val="00FD5542"/>
    <w:rsid w:val="00FE168D"/>
    <w:rsid w:val="00FE4C61"/>
    <w:rsid w:val="00FE6FEE"/>
    <w:rsid w:val="00FF00BD"/>
    <w:rsid w:val="00FF62E2"/>
    <w:rsid w:val="00FF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5">
      <o:colormenu v:ext="edit" fillcolor="none" strokecolor="none [3213]"/>
    </o:shapedefaults>
    <o:shapelayout v:ext="edit">
      <o:idmap v:ext="edit" data="1"/>
    </o:shapelayout>
  </w:shapeDefaults>
  <w:decimalSymbol w:val=","/>
  <w:listSeparator w:val=";"/>
  <w15:docId w15:val="{283DCF58-A5B7-4EA9-A47D-58D7EC22B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18EC"/>
    <w:pPr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4B7503"/>
    <w:pPr>
      <w:keepNext/>
      <w:numPr>
        <w:numId w:val="1"/>
      </w:numPr>
      <w:spacing w:line="360" w:lineRule="auto"/>
      <w:jc w:val="center"/>
      <w:outlineLvl w:val="0"/>
    </w:pPr>
    <w:rPr>
      <w:rFonts w:cs="Arial"/>
      <w:bCs/>
      <w:kern w:val="32"/>
      <w:sz w:val="28"/>
      <w:szCs w:val="32"/>
    </w:rPr>
  </w:style>
  <w:style w:type="paragraph" w:styleId="2">
    <w:name w:val="heading 2"/>
    <w:basedOn w:val="a0"/>
    <w:next w:val="a0"/>
    <w:qFormat/>
    <w:rsid w:val="00DC18CB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qFormat/>
    <w:rsid w:val="004B106A"/>
    <w:pPr>
      <w:keepNext/>
      <w:numPr>
        <w:ilvl w:val="2"/>
        <w:numId w:val="1"/>
      </w:numPr>
      <w:spacing w:line="360" w:lineRule="auto"/>
      <w:jc w:val="center"/>
      <w:outlineLvl w:val="2"/>
    </w:pPr>
    <w:rPr>
      <w:rFonts w:cs="Arial"/>
      <w:bCs/>
      <w:szCs w:val="26"/>
    </w:rPr>
  </w:style>
  <w:style w:type="paragraph" w:styleId="4">
    <w:name w:val="heading 4"/>
    <w:basedOn w:val="a0"/>
    <w:next w:val="a0"/>
    <w:qFormat/>
    <w:rsid w:val="004B7503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4B750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1"/>
    <w:autoRedefine/>
    <w:qFormat/>
    <w:rsid w:val="007D6925"/>
    <w:pPr>
      <w:spacing w:before="240" w:after="60" w:line="360" w:lineRule="auto"/>
      <w:ind w:left="1152" w:hanging="1152"/>
      <w:outlineLvl w:val="5"/>
    </w:pPr>
    <w:rPr>
      <w:rFonts w:ascii="Arial" w:hAnsi="Arial"/>
      <w:i/>
      <w:sz w:val="28"/>
      <w:szCs w:val="20"/>
    </w:rPr>
  </w:style>
  <w:style w:type="paragraph" w:styleId="7">
    <w:name w:val="heading 7"/>
    <w:basedOn w:val="a0"/>
    <w:next w:val="a1"/>
    <w:autoRedefine/>
    <w:qFormat/>
    <w:rsid w:val="007D6925"/>
    <w:pPr>
      <w:spacing w:before="240" w:after="60" w:line="360" w:lineRule="auto"/>
      <w:ind w:left="1296" w:hanging="1296"/>
      <w:outlineLvl w:val="6"/>
    </w:pPr>
    <w:rPr>
      <w:rFonts w:ascii="Arial" w:hAnsi="Arial"/>
      <w:i/>
      <w:sz w:val="28"/>
      <w:szCs w:val="20"/>
    </w:rPr>
  </w:style>
  <w:style w:type="paragraph" w:styleId="8">
    <w:name w:val="heading 8"/>
    <w:basedOn w:val="a0"/>
    <w:next w:val="a1"/>
    <w:autoRedefine/>
    <w:qFormat/>
    <w:rsid w:val="007D6925"/>
    <w:pPr>
      <w:spacing w:before="240" w:after="60" w:line="360" w:lineRule="auto"/>
      <w:ind w:left="1440" w:hanging="1440"/>
      <w:outlineLvl w:val="7"/>
    </w:pPr>
    <w:rPr>
      <w:rFonts w:ascii="Arial" w:hAnsi="Arial"/>
      <w:i/>
      <w:sz w:val="28"/>
      <w:szCs w:val="20"/>
    </w:rPr>
  </w:style>
  <w:style w:type="paragraph" w:styleId="9">
    <w:name w:val="heading 9"/>
    <w:basedOn w:val="a0"/>
    <w:next w:val="a1"/>
    <w:autoRedefine/>
    <w:qFormat/>
    <w:rsid w:val="007D6925"/>
    <w:pPr>
      <w:spacing w:before="240" w:after="60" w:line="360" w:lineRule="auto"/>
      <w:ind w:left="1584" w:hanging="1584"/>
      <w:outlineLvl w:val="8"/>
    </w:pPr>
    <w:rPr>
      <w:rFonts w:ascii="Arial" w:hAnsi="Arial"/>
      <w:i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B7503"/>
    <w:rPr>
      <w:rFonts w:cs="Arial"/>
      <w:bCs/>
      <w:kern w:val="32"/>
      <w:sz w:val="28"/>
      <w:szCs w:val="32"/>
      <w:lang w:val="ru-RU" w:eastAsia="ru-RU" w:bidi="ar-SA"/>
    </w:rPr>
  </w:style>
  <w:style w:type="paragraph" w:styleId="a5">
    <w:name w:val="footer"/>
    <w:rsid w:val="00C90047"/>
    <w:pPr>
      <w:tabs>
        <w:tab w:val="center" w:pos="4677"/>
        <w:tab w:val="right" w:pos="9355"/>
      </w:tabs>
      <w:jc w:val="center"/>
    </w:pPr>
    <w:rPr>
      <w:rFonts w:ascii="Чертежный" w:hAnsi="Чертежный"/>
      <w:sz w:val="24"/>
      <w:szCs w:val="24"/>
    </w:rPr>
  </w:style>
  <w:style w:type="paragraph" w:customStyle="1" w:styleId="a">
    <w:name w:val="Маркированный"/>
    <w:basedOn w:val="a0"/>
    <w:link w:val="a6"/>
    <w:rsid w:val="00D70E05"/>
    <w:pPr>
      <w:numPr>
        <w:numId w:val="2"/>
      </w:numPr>
      <w:ind w:right="284"/>
    </w:pPr>
  </w:style>
  <w:style w:type="paragraph" w:styleId="a7">
    <w:name w:val="header"/>
    <w:basedOn w:val="a0"/>
    <w:rsid w:val="00144899"/>
    <w:pPr>
      <w:tabs>
        <w:tab w:val="center" w:pos="4677"/>
        <w:tab w:val="right" w:pos="9355"/>
      </w:tabs>
    </w:pPr>
  </w:style>
  <w:style w:type="paragraph" w:customStyle="1" w:styleId="a8">
    <w:name w:val="Таблица"/>
    <w:basedOn w:val="a0"/>
    <w:rsid w:val="00D90EA6"/>
  </w:style>
  <w:style w:type="paragraph" w:customStyle="1" w:styleId="16">
    <w:name w:val="Штамп 16"/>
    <w:basedOn w:val="a0"/>
    <w:rsid w:val="006D7AFC"/>
    <w:pPr>
      <w:jc w:val="center"/>
    </w:pPr>
    <w:rPr>
      <w:sz w:val="32"/>
      <w:szCs w:val="32"/>
    </w:rPr>
  </w:style>
  <w:style w:type="paragraph" w:customStyle="1" w:styleId="14">
    <w:name w:val="Штамп 14"/>
    <w:basedOn w:val="a0"/>
    <w:rsid w:val="006D7AFC"/>
    <w:pPr>
      <w:jc w:val="center"/>
    </w:pPr>
    <w:rPr>
      <w:szCs w:val="32"/>
    </w:rPr>
  </w:style>
  <w:style w:type="paragraph" w:customStyle="1" w:styleId="12">
    <w:name w:val="Штамп 12"/>
    <w:basedOn w:val="a0"/>
    <w:rsid w:val="006D7AFC"/>
    <w:pPr>
      <w:jc w:val="center"/>
    </w:pPr>
    <w:rPr>
      <w:szCs w:val="32"/>
    </w:rPr>
  </w:style>
  <w:style w:type="paragraph" w:customStyle="1" w:styleId="100">
    <w:name w:val="Штамп 10"/>
    <w:basedOn w:val="a0"/>
    <w:rsid w:val="00DC5E55"/>
    <w:pPr>
      <w:jc w:val="center"/>
    </w:pPr>
    <w:rPr>
      <w:sz w:val="20"/>
      <w:szCs w:val="32"/>
    </w:rPr>
  </w:style>
  <w:style w:type="paragraph" w:customStyle="1" w:styleId="101">
    <w:name w:val="Штамп влево 10"/>
    <w:basedOn w:val="12"/>
    <w:rsid w:val="00A46437"/>
    <w:pPr>
      <w:jc w:val="left"/>
    </w:pPr>
    <w:rPr>
      <w:sz w:val="20"/>
    </w:rPr>
  </w:style>
  <w:style w:type="paragraph" w:customStyle="1" w:styleId="a9">
    <w:name w:val="Заголовок"/>
    <w:basedOn w:val="a0"/>
    <w:rsid w:val="00F76968"/>
    <w:pPr>
      <w:jc w:val="center"/>
    </w:pPr>
    <w:rPr>
      <w:sz w:val="28"/>
    </w:rPr>
  </w:style>
  <w:style w:type="paragraph" w:customStyle="1" w:styleId="aa">
    <w:name w:val="Абзац"/>
    <w:basedOn w:val="a0"/>
    <w:link w:val="ab"/>
    <w:rsid w:val="00D90EA6"/>
    <w:pPr>
      <w:ind w:left="170" w:right="170" w:firstLine="284"/>
    </w:pPr>
    <w:rPr>
      <w:szCs w:val="20"/>
    </w:rPr>
  </w:style>
  <w:style w:type="paragraph" w:customStyle="1" w:styleId="ac">
    <w:name w:val="Перечень"/>
    <w:basedOn w:val="a"/>
    <w:rsid w:val="00270984"/>
    <w:pPr>
      <w:numPr>
        <w:numId w:val="0"/>
      </w:numPr>
      <w:tabs>
        <w:tab w:val="left" w:pos="1134"/>
      </w:tabs>
      <w:ind w:left="567"/>
    </w:pPr>
  </w:style>
  <w:style w:type="paragraph" w:styleId="ad">
    <w:name w:val="Body Text"/>
    <w:basedOn w:val="a0"/>
    <w:rsid w:val="007D6925"/>
    <w:pPr>
      <w:spacing w:after="120"/>
    </w:pPr>
  </w:style>
  <w:style w:type="paragraph" w:styleId="a1">
    <w:name w:val="Body Text First Indent"/>
    <w:basedOn w:val="ad"/>
    <w:rsid w:val="007D6925"/>
    <w:pPr>
      <w:ind w:firstLine="210"/>
    </w:pPr>
  </w:style>
  <w:style w:type="paragraph" w:styleId="ae">
    <w:name w:val="Block Text"/>
    <w:basedOn w:val="a0"/>
    <w:rsid w:val="00800694"/>
    <w:pPr>
      <w:ind w:left="3600" w:right="768" w:hanging="1843"/>
      <w:jc w:val="left"/>
    </w:pPr>
    <w:rPr>
      <w:sz w:val="22"/>
      <w:szCs w:val="20"/>
    </w:rPr>
  </w:style>
  <w:style w:type="character" w:styleId="af">
    <w:name w:val="Hyperlink"/>
    <w:basedOn w:val="a2"/>
    <w:uiPriority w:val="99"/>
    <w:rsid w:val="00D0724D"/>
    <w:rPr>
      <w:rFonts w:ascii="Arial" w:hAnsi="Arial" w:cs="Arial" w:hint="default"/>
      <w:color w:val="0000FF"/>
      <w:u w:val="single"/>
    </w:rPr>
  </w:style>
  <w:style w:type="character" w:customStyle="1" w:styleId="ab">
    <w:name w:val="Абзац Знак"/>
    <w:basedOn w:val="a2"/>
    <w:link w:val="aa"/>
    <w:rsid w:val="00AC2AB9"/>
    <w:rPr>
      <w:sz w:val="24"/>
      <w:lang w:val="ru-RU" w:eastAsia="ru-RU" w:bidi="ar-SA"/>
    </w:rPr>
  </w:style>
  <w:style w:type="paragraph" w:styleId="af0">
    <w:name w:val="caption"/>
    <w:basedOn w:val="a0"/>
    <w:next w:val="a0"/>
    <w:autoRedefine/>
    <w:qFormat/>
    <w:rsid w:val="004C7B64"/>
    <w:pPr>
      <w:keepNext/>
      <w:spacing w:before="120" w:after="120"/>
    </w:pPr>
    <w:rPr>
      <w:b/>
      <w:sz w:val="28"/>
      <w:szCs w:val="20"/>
    </w:rPr>
  </w:style>
  <w:style w:type="character" w:customStyle="1" w:styleId="a6">
    <w:name w:val="Маркированный Знак"/>
    <w:basedOn w:val="a2"/>
    <w:link w:val="a"/>
    <w:rsid w:val="005105E9"/>
    <w:rPr>
      <w:sz w:val="24"/>
      <w:szCs w:val="24"/>
      <w:lang w:val="ru-RU" w:eastAsia="ru-RU" w:bidi="ar-SA"/>
    </w:rPr>
  </w:style>
  <w:style w:type="paragraph" w:styleId="11">
    <w:name w:val="toc 1"/>
    <w:basedOn w:val="a0"/>
    <w:next w:val="a0"/>
    <w:autoRedefine/>
    <w:uiPriority w:val="39"/>
    <w:rsid w:val="00A53148"/>
  </w:style>
  <w:style w:type="paragraph" w:styleId="20">
    <w:name w:val="toc 2"/>
    <w:basedOn w:val="a0"/>
    <w:next w:val="a0"/>
    <w:autoRedefine/>
    <w:uiPriority w:val="39"/>
    <w:rsid w:val="00A53148"/>
    <w:pPr>
      <w:ind w:left="240"/>
    </w:pPr>
  </w:style>
  <w:style w:type="paragraph" w:styleId="30">
    <w:name w:val="toc 3"/>
    <w:basedOn w:val="a0"/>
    <w:next w:val="a0"/>
    <w:autoRedefine/>
    <w:semiHidden/>
    <w:rsid w:val="00A53148"/>
    <w:pPr>
      <w:ind w:left="480"/>
    </w:pPr>
  </w:style>
  <w:style w:type="table" w:styleId="af1">
    <w:name w:val="Table Grid"/>
    <w:basedOn w:val="a3"/>
    <w:uiPriority w:val="39"/>
    <w:rsid w:val="006D595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0"/>
    <w:rsid w:val="00230BD7"/>
    <w:pPr>
      <w:ind w:firstLine="708"/>
      <w:jc w:val="left"/>
    </w:pPr>
  </w:style>
  <w:style w:type="paragraph" w:styleId="af3">
    <w:name w:val="List Paragraph"/>
    <w:basedOn w:val="a9"/>
    <w:uiPriority w:val="34"/>
    <w:qFormat/>
    <w:rsid w:val="00354AC7"/>
    <w:pPr>
      <w:ind w:left="567" w:right="281" w:firstLine="567"/>
      <w:jc w:val="both"/>
    </w:pPr>
    <w:rPr>
      <w:szCs w:val="28"/>
    </w:rPr>
  </w:style>
  <w:style w:type="paragraph" w:styleId="af4">
    <w:name w:val="TOC Heading"/>
    <w:basedOn w:val="1"/>
    <w:next w:val="a0"/>
    <w:uiPriority w:val="39"/>
    <w:semiHidden/>
    <w:unhideWhenUsed/>
    <w:qFormat/>
    <w:rsid w:val="00DA1432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 w:cs="Times New Roman"/>
      <w:b/>
      <w:color w:val="365F91"/>
      <w:kern w:val="0"/>
      <w:szCs w:val="28"/>
      <w:lang w:eastAsia="en-US"/>
    </w:rPr>
  </w:style>
  <w:style w:type="paragraph" w:customStyle="1" w:styleId="Twordoboz">
    <w:name w:val="Tword_oboz"/>
    <w:basedOn w:val="a0"/>
    <w:rsid w:val="00782321"/>
    <w:pPr>
      <w:jc w:val="center"/>
    </w:pPr>
    <w:rPr>
      <w:rFonts w:ascii="Arial" w:hAnsi="Arial" w:cs="Arial"/>
      <w:i/>
      <w:iCs/>
      <w:sz w:val="36"/>
      <w:szCs w:val="36"/>
    </w:rPr>
  </w:style>
  <w:style w:type="paragraph" w:customStyle="1" w:styleId="af5">
    <w:name w:val="Основной"/>
    <w:basedOn w:val="a0"/>
    <w:rsid w:val="0089759B"/>
    <w:pPr>
      <w:ind w:firstLine="851"/>
    </w:pPr>
    <w:rPr>
      <w:rFonts w:eastAsia="SimSun"/>
      <w:sz w:val="28"/>
      <w:szCs w:val="28"/>
      <w:lang w:eastAsia="ar-SA"/>
    </w:rPr>
  </w:style>
  <w:style w:type="paragraph" w:customStyle="1" w:styleId="200">
    <w:name w:val="Стиль Заголовок 2 + По левому краю Слева:  0 см Справа:  0 см Пе..."/>
    <w:basedOn w:val="2"/>
    <w:autoRedefine/>
    <w:rsid w:val="00832AC8"/>
    <w:pPr>
      <w:numPr>
        <w:numId w:val="21"/>
      </w:numPr>
      <w:suppressAutoHyphens/>
      <w:spacing w:before="240" w:after="240" w:line="240" w:lineRule="auto"/>
      <w:jc w:val="left"/>
    </w:pPr>
    <w:rPr>
      <w:rFonts w:cs="Times New Roman"/>
      <w:iCs w:val="0"/>
      <w:sz w:val="28"/>
      <w:szCs w:val="20"/>
    </w:rPr>
  </w:style>
  <w:style w:type="character" w:customStyle="1" w:styleId="spelle">
    <w:name w:val="spelle"/>
    <w:basedOn w:val="a2"/>
    <w:rsid w:val="00832AC8"/>
  </w:style>
  <w:style w:type="character" w:customStyle="1" w:styleId="apple-converted-space">
    <w:name w:val="apple-converted-space"/>
    <w:basedOn w:val="a2"/>
    <w:rsid w:val="00832AC8"/>
  </w:style>
  <w:style w:type="paragraph" w:customStyle="1" w:styleId="13">
    <w:name w:val="Цитата1"/>
    <w:basedOn w:val="a0"/>
    <w:rsid w:val="00832AC8"/>
    <w:pPr>
      <w:ind w:left="-142" w:right="-483"/>
      <w:jc w:val="left"/>
    </w:pPr>
    <w:rPr>
      <w:sz w:val="28"/>
      <w:szCs w:val="20"/>
      <w:lang w:eastAsia="ar-SA"/>
    </w:rPr>
  </w:style>
  <w:style w:type="character" w:customStyle="1" w:styleId="blk">
    <w:name w:val="blk"/>
    <w:basedOn w:val="a2"/>
    <w:rsid w:val="00A84D69"/>
  </w:style>
  <w:style w:type="paragraph" w:customStyle="1" w:styleId="21">
    <w:name w:val="Стиль2"/>
    <w:basedOn w:val="a0"/>
    <w:link w:val="22"/>
    <w:qFormat/>
    <w:rsid w:val="00E345B5"/>
    <w:pPr>
      <w:widowControl w:val="0"/>
      <w:autoSpaceDE w:val="0"/>
      <w:autoSpaceDN w:val="0"/>
      <w:adjustRightInd w:val="0"/>
      <w:spacing w:before="62" w:after="120" w:line="276" w:lineRule="auto"/>
      <w:ind w:right="-2" w:firstLine="283"/>
    </w:pPr>
    <w:rPr>
      <w:i/>
      <w:sz w:val="28"/>
      <w:szCs w:val="28"/>
    </w:rPr>
  </w:style>
  <w:style w:type="character" w:customStyle="1" w:styleId="22">
    <w:name w:val="Стиль2 Знак"/>
    <w:basedOn w:val="a2"/>
    <w:link w:val="21"/>
    <w:rsid w:val="00E345B5"/>
    <w:rPr>
      <w:i/>
      <w:sz w:val="28"/>
      <w:szCs w:val="28"/>
    </w:rPr>
  </w:style>
  <w:style w:type="paragraph" w:customStyle="1" w:styleId="af6">
    <w:name w:val="Стиль Заголовка"/>
    <w:basedOn w:val="2"/>
    <w:qFormat/>
    <w:rsid w:val="00E345B5"/>
    <w:pPr>
      <w:numPr>
        <w:ilvl w:val="0"/>
        <w:numId w:val="0"/>
      </w:numPr>
      <w:suppressAutoHyphens/>
      <w:spacing w:before="120" w:after="240" w:line="276" w:lineRule="auto"/>
      <w:ind w:left="360" w:right="-2"/>
      <w:jc w:val="both"/>
    </w:pPr>
    <w:rPr>
      <w:rFonts w:cs="Times New Roman"/>
      <w:i/>
      <w:sz w:val="28"/>
    </w:rPr>
  </w:style>
  <w:style w:type="paragraph" w:styleId="af7">
    <w:name w:val="Title"/>
    <w:basedOn w:val="a0"/>
    <w:link w:val="af8"/>
    <w:qFormat/>
    <w:rsid w:val="009B5D45"/>
    <w:pPr>
      <w:jc w:val="center"/>
    </w:pPr>
    <w:rPr>
      <w:sz w:val="28"/>
      <w:szCs w:val="20"/>
    </w:rPr>
  </w:style>
  <w:style w:type="character" w:customStyle="1" w:styleId="af8">
    <w:name w:val="Название Знак"/>
    <w:basedOn w:val="a2"/>
    <w:link w:val="af7"/>
    <w:rsid w:val="009B5D45"/>
    <w:rPr>
      <w:sz w:val="28"/>
    </w:rPr>
  </w:style>
  <w:style w:type="paragraph" w:customStyle="1" w:styleId="Default">
    <w:name w:val="Default"/>
    <w:rsid w:val="005E1F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9">
    <w:name w:val="_ТЕКСТ"/>
    <w:basedOn w:val="a0"/>
    <w:link w:val="afa"/>
    <w:qFormat/>
    <w:rsid w:val="00413989"/>
    <w:pPr>
      <w:tabs>
        <w:tab w:val="left" w:pos="142"/>
      </w:tabs>
      <w:snapToGrid w:val="0"/>
      <w:spacing w:before="120"/>
      <w:ind w:left="283" w:right="283" w:firstLine="283"/>
    </w:pPr>
    <w:rPr>
      <w:i/>
      <w:color w:val="000000"/>
      <w:sz w:val="28"/>
      <w:szCs w:val="28"/>
      <w:shd w:val="clear" w:color="auto" w:fill="FFFFFF"/>
    </w:rPr>
  </w:style>
  <w:style w:type="character" w:customStyle="1" w:styleId="afa">
    <w:name w:val="_ТЕКСТ Знак"/>
    <w:basedOn w:val="a2"/>
    <w:link w:val="af9"/>
    <w:rsid w:val="00413989"/>
    <w:rPr>
      <w:i/>
      <w:color w:val="000000"/>
      <w:sz w:val="28"/>
      <w:szCs w:val="28"/>
    </w:rPr>
  </w:style>
  <w:style w:type="paragraph" w:styleId="afb">
    <w:name w:val="No Spacing"/>
    <w:uiPriority w:val="1"/>
    <w:qFormat/>
    <w:rsid w:val="0042304F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7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1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28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RT\VBA\O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78D5EE7-53BE-4065-A1CB-91E1D0E28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РД - Общие данные</vt:lpstr>
    </vt:vector>
  </TitlesOfParts>
  <Company/>
  <LinksUpToDate>false</LinksUpToDate>
  <CharactersWithSpaces>205</CharactersWithSpaces>
  <SharedDoc>false</SharedDoc>
  <HLinks>
    <vt:vector size="108" baseType="variant"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_Toc442009812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_Toc442009811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_Toc442009810</vt:lpwstr>
      </vt:variant>
      <vt:variant>
        <vt:i4>1703998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_Toc442009809</vt:lpwstr>
      </vt:variant>
      <vt:variant>
        <vt:i4>1703998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_Toc442009808</vt:lpwstr>
      </vt:variant>
      <vt:variant>
        <vt:i4>1703998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_Toc442009807</vt:lpwstr>
      </vt:variant>
      <vt:variant>
        <vt:i4>1703998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_Toc442009806</vt:lpwstr>
      </vt:variant>
      <vt:variant>
        <vt:i4>1703998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_Toc442009805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_Toc442009804</vt:lpwstr>
      </vt:variant>
      <vt:variant>
        <vt:i4>1703998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_Toc442009803</vt:lpwstr>
      </vt:variant>
      <vt:variant>
        <vt:i4>1703998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_Toc442009802</vt:lpwstr>
      </vt:variant>
      <vt:variant>
        <vt:i4>1703998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_Toc442009801</vt:lpwstr>
      </vt:variant>
      <vt:variant>
        <vt:i4>1703998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_Toc442009800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_Toc442009799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_Toc442009798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_Toc442009797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_Toc442009796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_Toc442009795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РД - Общие данные</dc:title>
  <dc:subject>Комплекс техническихсистем безопасности</dc:subject>
  <dc:creator>Андрей Николаев</dc:creator>
  <cp:lastModifiedBy>Левина Юлия Евгеньевна</cp:lastModifiedBy>
  <cp:revision>2</cp:revision>
  <cp:lastPrinted>2016-11-06T18:17:00Z</cp:lastPrinted>
  <dcterms:created xsi:type="dcterms:W3CDTF">2016-11-25T10:11:00Z</dcterms:created>
  <dcterms:modified xsi:type="dcterms:W3CDTF">2016-11-25T10:11:00Z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1.ШИФР">
    <vt:lpwstr>07-09/07</vt:lpwstr>
  </property>
  <property fmtid="{D5CDD505-2E9C-101B-9397-08002B2CF9AE}" pid="3" name="2.ОБЪЕКТ">
    <vt:lpwstr>Наименование_x000d_объекта проектирования</vt:lpwstr>
  </property>
  <property fmtid="{D5CDD505-2E9C-101B-9397-08002B2CF9AE}" pid="4" name="3.СТРОЙКА">
    <vt:lpwstr>Комплекс технических_x000d_систем безопасности</vt:lpwstr>
  </property>
  <property fmtid="{D5CDD505-2E9C-101B-9397-08002B2CF9AE}" pid="5" name="4.ЧЕРТЕЖ">
    <vt:lpwstr>Общие данные</vt:lpwstr>
  </property>
  <property fmtid="{D5CDD505-2E9C-101B-9397-08002B2CF9AE}" pid="6" name="5.СТАДИЯ">
    <vt:lpwstr>РД</vt:lpwstr>
  </property>
  <property fmtid="{D5CDD505-2E9C-101B-9397-08002B2CF9AE}" pid="7" name="6.ГИП">
    <vt:lpwstr>ГИП</vt:lpwstr>
  </property>
  <property fmtid="{D5CDD505-2E9C-101B-9397-08002B2CF9AE}" pid="8" name="7.Нач.отд.">
    <vt:lpwstr>Нач. отд.</vt:lpwstr>
  </property>
  <property fmtid="{D5CDD505-2E9C-101B-9397-08002B2CF9AE}" pid="9" name="8.Н.контр.">
    <vt:lpwstr>Н. контр.</vt:lpwstr>
  </property>
  <property fmtid="{D5CDD505-2E9C-101B-9397-08002B2CF9AE}" pid="10" name="9.Проверил">
    <vt:lpwstr>Проверил</vt:lpwstr>
  </property>
  <property fmtid="{D5CDD505-2E9C-101B-9397-08002B2CF9AE}" pid="11" name="10.Разработал">
    <vt:lpwstr>Разработал</vt:lpwstr>
  </property>
  <property fmtid="{D5CDD505-2E9C-101B-9397-08002B2CF9AE}" pid="12" name="11.Дата">
    <vt:lpwstr>Дата</vt:lpwstr>
  </property>
  <property fmtid="{D5CDD505-2E9C-101B-9397-08002B2CF9AE}" pid="13" name="12.ЛИСТ">
    <vt:lpwstr>12</vt:lpwstr>
  </property>
  <property fmtid="{D5CDD505-2E9C-101B-9397-08002B2CF9AE}" pid="14" name="13.Договор">
    <vt:lpwstr>07-09/07</vt:lpwstr>
  </property>
</Properties>
</file>